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1E9" w:rsidRPr="00020363" w:rsidRDefault="00CC51E9" w:rsidP="00325AA0">
      <w:pPr>
        <w:keepNext/>
        <w:suppressAutoHyphens/>
        <w:spacing w:after="0"/>
        <w:ind w:left="3402" w:hanging="3118"/>
        <w:jc w:val="center"/>
        <w:rPr>
          <w:rFonts w:ascii="Calibri" w:hAnsi="Calibri"/>
          <w:noProof/>
          <w:sz w:val="20"/>
          <w:szCs w:val="20"/>
        </w:rPr>
      </w:pPr>
      <w:r w:rsidRPr="00020363">
        <w:rPr>
          <w:rFonts w:ascii="Calibri" w:hAnsi="Calibri"/>
          <w:noProof/>
          <w:sz w:val="20"/>
          <w:szCs w:val="20"/>
        </w:rPr>
        <w:t>ОБЛАСТНОЕ БЮДЖЕТНОЕ УЧРЕЖДЕНИЕ</w:t>
      </w:r>
    </w:p>
    <w:p w:rsidR="00CC51E9" w:rsidRDefault="00CC51E9" w:rsidP="00927EB3">
      <w:pPr>
        <w:keepNext/>
        <w:suppressAutoHyphens/>
        <w:spacing w:after="0"/>
        <w:ind w:left="3402" w:hanging="3118"/>
        <w:jc w:val="center"/>
        <w:rPr>
          <w:b/>
          <w:kern w:val="0"/>
          <w:sz w:val="16"/>
          <w:szCs w:val="16"/>
          <w:lang w:eastAsia="ru-RU"/>
        </w:rPr>
      </w:pPr>
      <w:r w:rsidRPr="00020363">
        <w:rPr>
          <w:rFonts w:ascii="Calibri" w:hAnsi="Calibri"/>
          <w:b/>
          <w:noProof/>
          <w:sz w:val="28"/>
          <w:szCs w:val="28"/>
        </w:rPr>
        <w:t>«КУРСКГРАЖДАНПРОЕКТ»</w:t>
      </w:r>
    </w:p>
    <w:p w:rsidR="00CC51E9" w:rsidRPr="00990D75" w:rsidRDefault="00CC51E9" w:rsidP="00325AA0">
      <w:pPr>
        <w:widowControl w:val="0"/>
        <w:autoSpaceDE w:val="0"/>
        <w:autoSpaceDN w:val="0"/>
        <w:adjustRightInd w:val="0"/>
        <w:spacing w:after="0" w:line="360" w:lineRule="auto"/>
        <w:ind w:left="-240"/>
        <w:jc w:val="center"/>
        <w:rPr>
          <w:b/>
          <w:kern w:val="0"/>
          <w:sz w:val="16"/>
          <w:szCs w:val="16"/>
          <w:lang w:eastAsia="ru-RU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8.35pt;margin-top:5pt;width:443.65pt;height:0;z-index:251656192" o:connectortype="straight" strokeweight="1pt"/>
        </w:pict>
      </w:r>
      <w:r>
        <w:rPr>
          <w:noProof/>
          <w:lang w:eastAsia="ru-RU"/>
        </w:rPr>
        <w:pict>
          <v:shape id="_x0000_s1027" type="#_x0000_t32" style="position:absolute;left:0;text-align:left;margin-left:18.25pt;margin-top:1.4pt;width:443.75pt;height:0;z-index:251657216" o:connectortype="straight" strokeweight="3pt"/>
        </w:pict>
      </w:r>
    </w:p>
    <w:tbl>
      <w:tblPr>
        <w:tblW w:w="0" w:type="auto"/>
        <w:tblInd w:w="675" w:type="dxa"/>
        <w:tblLook w:val="00A0"/>
      </w:tblPr>
      <w:tblGrid>
        <w:gridCol w:w="4059"/>
        <w:gridCol w:w="4836"/>
      </w:tblGrid>
      <w:tr w:rsidR="00CC51E9" w:rsidRPr="00020363" w:rsidTr="00325AA0">
        <w:trPr>
          <w:trHeight w:val="1073"/>
        </w:trPr>
        <w:tc>
          <w:tcPr>
            <w:tcW w:w="4059" w:type="dxa"/>
          </w:tcPr>
          <w:p w:rsidR="00CC51E9" w:rsidRPr="00020363" w:rsidRDefault="00CC51E9" w:rsidP="00325AA0">
            <w:pPr>
              <w:spacing w:after="120" w:line="240" w:lineRule="auto"/>
              <w:rPr>
                <w:b/>
                <w:sz w:val="20"/>
              </w:rPr>
            </w:pPr>
            <w:smartTag w:uri="urn:schemas-microsoft-com:office:smarttags" w:element="metricconverter">
              <w:smartTagPr>
                <w:attr w:name="ProductID" w:val="305004, г"/>
              </w:smartTagPr>
              <w:r w:rsidRPr="00020363">
                <w:rPr>
                  <w:b/>
                  <w:sz w:val="20"/>
                </w:rPr>
                <w:t>305004, г</w:t>
              </w:r>
            </w:smartTag>
            <w:r w:rsidRPr="00020363">
              <w:rPr>
                <w:b/>
                <w:sz w:val="20"/>
              </w:rPr>
              <w:t>.Курск, ул. Димитрова, 96/1</w:t>
            </w:r>
          </w:p>
          <w:p w:rsidR="00CC51E9" w:rsidRPr="00325AA0" w:rsidRDefault="00CC51E9" w:rsidP="00325AA0">
            <w:pPr>
              <w:spacing w:after="120" w:line="240" w:lineRule="auto"/>
              <w:rPr>
                <w:b/>
                <w:sz w:val="20"/>
                <w:szCs w:val="20"/>
              </w:rPr>
            </w:pPr>
            <w:r w:rsidRPr="00020363">
              <w:rPr>
                <w:b/>
                <w:sz w:val="20"/>
                <w:szCs w:val="20"/>
              </w:rPr>
              <w:t>тел/факс: (4712) 53-02-21, 53-40-50</w:t>
            </w:r>
          </w:p>
          <w:p w:rsidR="00CC51E9" w:rsidRPr="001B6771" w:rsidRDefault="00CC51E9" w:rsidP="00325AA0">
            <w:pPr>
              <w:spacing w:after="120" w:line="240" w:lineRule="auto"/>
              <w:rPr>
                <w:b/>
                <w:sz w:val="20"/>
                <w:szCs w:val="20"/>
                <w:lang w:val="en-US"/>
              </w:rPr>
            </w:pPr>
            <w:r w:rsidRPr="00020363">
              <w:rPr>
                <w:b/>
                <w:bCs/>
                <w:sz w:val="20"/>
                <w:szCs w:val="20"/>
                <w:lang w:val="en-US"/>
              </w:rPr>
              <w:t>e</w:t>
            </w:r>
            <w:r w:rsidRPr="001B6771">
              <w:rPr>
                <w:b/>
                <w:bCs/>
                <w:sz w:val="20"/>
                <w:szCs w:val="20"/>
                <w:lang w:val="en-US"/>
              </w:rPr>
              <w:t>-</w:t>
            </w:r>
            <w:r w:rsidRPr="00020363">
              <w:rPr>
                <w:b/>
                <w:bCs/>
                <w:sz w:val="20"/>
                <w:szCs w:val="20"/>
                <w:lang w:val="en-US"/>
              </w:rPr>
              <w:t>mail</w:t>
            </w:r>
            <w:r w:rsidRPr="001B6771">
              <w:rPr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020363">
              <w:rPr>
                <w:b/>
                <w:bCs/>
                <w:sz w:val="20"/>
                <w:szCs w:val="20"/>
                <w:lang w:val="en-US"/>
              </w:rPr>
              <w:t>kurskkgp</w:t>
            </w:r>
            <w:r w:rsidRPr="001B6771">
              <w:rPr>
                <w:b/>
                <w:bCs/>
                <w:sz w:val="20"/>
                <w:szCs w:val="20"/>
                <w:lang w:val="en-US"/>
              </w:rPr>
              <w:t>@</w:t>
            </w:r>
            <w:r w:rsidRPr="00020363">
              <w:rPr>
                <w:b/>
                <w:bCs/>
                <w:sz w:val="20"/>
                <w:szCs w:val="20"/>
                <w:lang w:val="en-US"/>
              </w:rPr>
              <w:t>rambler</w:t>
            </w:r>
            <w:r w:rsidRPr="001B6771">
              <w:rPr>
                <w:b/>
                <w:bCs/>
                <w:sz w:val="20"/>
                <w:szCs w:val="20"/>
                <w:lang w:val="en-US"/>
              </w:rPr>
              <w:t>.</w:t>
            </w:r>
            <w:r w:rsidRPr="00020363">
              <w:rPr>
                <w:b/>
                <w:bCs/>
                <w:sz w:val="20"/>
                <w:szCs w:val="20"/>
                <w:lang w:val="en-US"/>
              </w:rPr>
              <w:t>ru</w:t>
            </w:r>
            <w:r w:rsidRPr="001B6771">
              <w:rPr>
                <w:noProof/>
                <w:highlight w:val="yellow"/>
                <w:lang w:val="en-US" w:eastAsia="ru-RU"/>
              </w:rPr>
              <w:t xml:space="preserve"> </w:t>
            </w:r>
          </w:p>
        </w:tc>
        <w:tc>
          <w:tcPr>
            <w:tcW w:w="4836" w:type="dxa"/>
          </w:tcPr>
          <w:p w:rsidR="00CC51E9" w:rsidRDefault="00CC51E9" w:rsidP="00927EB3">
            <w:pPr>
              <w:spacing w:after="120"/>
              <w:rPr>
                <w:b/>
                <w:sz w:val="20"/>
                <w:szCs w:val="20"/>
              </w:rPr>
            </w:pPr>
            <w:r w:rsidRPr="00020363">
              <w:rPr>
                <w:b/>
                <w:sz w:val="20"/>
                <w:szCs w:val="20"/>
              </w:rPr>
              <w:t>Р/с 40601810738071000001                                                 в ГТРЦ ГУ Банка России по Курской обл. г.Курск               К/с00000000000000000130                                            БИК 043807001</w:t>
            </w:r>
          </w:p>
          <w:p w:rsidR="00CC51E9" w:rsidRDefault="00CC51E9" w:rsidP="00927EB3">
            <w:pPr>
              <w:spacing w:after="120"/>
              <w:rPr>
                <w:b/>
                <w:sz w:val="20"/>
                <w:szCs w:val="20"/>
              </w:rPr>
            </w:pPr>
          </w:p>
          <w:p w:rsidR="00CC51E9" w:rsidRPr="00020363" w:rsidRDefault="00CC51E9" w:rsidP="00927EB3">
            <w:pPr>
              <w:spacing w:after="120"/>
              <w:rPr>
                <w:b/>
                <w:sz w:val="20"/>
                <w:szCs w:val="20"/>
              </w:rPr>
            </w:pPr>
          </w:p>
        </w:tc>
      </w:tr>
    </w:tbl>
    <w:p w:rsidR="00CC51E9" w:rsidRDefault="00CC51E9" w:rsidP="00927EB3">
      <w:pPr>
        <w:keepNext/>
        <w:suppressAutoHyphens/>
        <w:ind w:left="-240"/>
        <w:jc w:val="center"/>
        <w:rPr>
          <w:b/>
          <w:kern w:val="0"/>
          <w:sz w:val="36"/>
          <w:szCs w:val="36"/>
          <w:lang w:eastAsia="ru-RU"/>
        </w:rPr>
      </w:pPr>
      <w:r w:rsidRPr="00C9017B">
        <w:rPr>
          <w:rFonts w:ascii="Calibri" w:hAnsi="Calibri"/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0" o:spid="_x0000_i1025" type="#_x0000_t75" alt="Герб Коренев. р-на.jpg" style="width:177.75pt;height:177.75pt;visibility:visible">
            <v:imagedata r:id="rId7" o:title=""/>
          </v:shape>
        </w:pict>
      </w:r>
    </w:p>
    <w:p w:rsidR="00CC51E9" w:rsidRDefault="00CC51E9" w:rsidP="00325AA0">
      <w:pPr>
        <w:keepNext/>
        <w:suppressAutoHyphens/>
        <w:spacing w:after="0" w:line="240" w:lineRule="auto"/>
        <w:ind w:left="-240"/>
        <w:jc w:val="center"/>
        <w:rPr>
          <w:b/>
          <w:kern w:val="0"/>
          <w:sz w:val="36"/>
          <w:szCs w:val="36"/>
          <w:lang w:eastAsia="ru-RU"/>
        </w:rPr>
      </w:pPr>
    </w:p>
    <w:p w:rsidR="00CC51E9" w:rsidRDefault="00CC51E9" w:rsidP="00325AA0">
      <w:pPr>
        <w:keepNext/>
        <w:suppressAutoHyphens/>
        <w:spacing w:after="0" w:line="240" w:lineRule="auto"/>
        <w:ind w:left="-240"/>
        <w:jc w:val="center"/>
        <w:rPr>
          <w:b/>
          <w:kern w:val="0"/>
          <w:sz w:val="36"/>
          <w:szCs w:val="36"/>
          <w:lang w:eastAsia="ru-RU"/>
        </w:rPr>
      </w:pPr>
    </w:p>
    <w:p w:rsidR="00CC51E9" w:rsidRPr="00A42A7F" w:rsidRDefault="00CC51E9" w:rsidP="00325AA0">
      <w:pPr>
        <w:keepNext/>
        <w:suppressAutoHyphens/>
        <w:spacing w:after="0" w:line="240" w:lineRule="auto"/>
        <w:ind w:left="-240"/>
        <w:jc w:val="center"/>
        <w:rPr>
          <w:b/>
          <w:kern w:val="0"/>
          <w:sz w:val="36"/>
          <w:szCs w:val="36"/>
          <w:lang w:eastAsia="ru-RU"/>
        </w:rPr>
      </w:pPr>
      <w:r w:rsidRPr="00A42A7F">
        <w:rPr>
          <w:b/>
          <w:kern w:val="0"/>
          <w:sz w:val="36"/>
          <w:szCs w:val="36"/>
          <w:lang w:eastAsia="ru-RU"/>
        </w:rPr>
        <w:t>ГЕНЕРАЛЬНЫЙ ПЛАН</w:t>
      </w:r>
    </w:p>
    <w:p w:rsidR="00CC51E9" w:rsidRPr="00A42A7F" w:rsidRDefault="00CC51E9" w:rsidP="00325AA0">
      <w:pPr>
        <w:keepNext/>
        <w:suppressAutoHyphens/>
        <w:spacing w:after="0" w:line="240" w:lineRule="auto"/>
        <w:ind w:left="-240"/>
        <w:jc w:val="center"/>
        <w:rPr>
          <w:kern w:val="0"/>
          <w:sz w:val="32"/>
          <w:szCs w:val="32"/>
          <w:lang w:eastAsia="ru-RU"/>
        </w:rPr>
      </w:pPr>
      <w:r w:rsidRPr="00A42A7F">
        <w:rPr>
          <w:kern w:val="0"/>
          <w:sz w:val="32"/>
          <w:szCs w:val="32"/>
          <w:lang w:eastAsia="ru-RU"/>
        </w:rPr>
        <w:t>МУНИЦИПАЛЬНОГО ОБРАЗОВАНИЯ</w:t>
      </w:r>
    </w:p>
    <w:p w:rsidR="00CC51E9" w:rsidRPr="00A42A7F" w:rsidRDefault="00CC51E9" w:rsidP="00325AA0">
      <w:pPr>
        <w:keepNext/>
        <w:suppressAutoHyphens/>
        <w:spacing w:after="0" w:line="240" w:lineRule="auto"/>
        <w:ind w:left="-240"/>
        <w:jc w:val="center"/>
        <w:rPr>
          <w:kern w:val="0"/>
          <w:sz w:val="32"/>
          <w:szCs w:val="32"/>
          <w:lang w:eastAsia="ru-RU"/>
        </w:rPr>
      </w:pPr>
      <w:r>
        <w:rPr>
          <w:kern w:val="0"/>
          <w:sz w:val="32"/>
          <w:szCs w:val="32"/>
          <w:lang w:eastAsia="ru-RU"/>
        </w:rPr>
        <w:t xml:space="preserve"> «ОЛЬГОВСКИЙ</w:t>
      </w:r>
      <w:r w:rsidRPr="00A42A7F">
        <w:rPr>
          <w:kern w:val="0"/>
          <w:sz w:val="32"/>
          <w:szCs w:val="32"/>
          <w:lang w:eastAsia="ru-RU"/>
        </w:rPr>
        <w:t xml:space="preserve"> СЕЛЬСОВЕТ»</w:t>
      </w:r>
    </w:p>
    <w:p w:rsidR="00CC51E9" w:rsidRPr="00A42A7F" w:rsidRDefault="00CC51E9" w:rsidP="00325AA0">
      <w:pPr>
        <w:keepNext/>
        <w:suppressAutoHyphens/>
        <w:spacing w:after="0" w:line="240" w:lineRule="auto"/>
        <w:ind w:left="-240"/>
        <w:jc w:val="center"/>
        <w:rPr>
          <w:kern w:val="0"/>
          <w:sz w:val="32"/>
          <w:szCs w:val="32"/>
          <w:lang w:eastAsia="ru-RU"/>
        </w:rPr>
      </w:pPr>
      <w:bookmarkStart w:id="0" w:name="_Toc185048182"/>
      <w:r>
        <w:rPr>
          <w:kern w:val="0"/>
          <w:sz w:val="32"/>
          <w:szCs w:val="32"/>
          <w:lang w:eastAsia="ru-RU"/>
        </w:rPr>
        <w:t>КОРЕНЕВ</w:t>
      </w:r>
      <w:r w:rsidRPr="00A42A7F">
        <w:rPr>
          <w:kern w:val="0"/>
          <w:sz w:val="32"/>
          <w:szCs w:val="32"/>
          <w:lang w:eastAsia="ru-RU"/>
        </w:rPr>
        <w:t xml:space="preserve">СКОГО РАЙОНА </w:t>
      </w:r>
    </w:p>
    <w:p w:rsidR="00CC51E9" w:rsidRDefault="00CC51E9" w:rsidP="00325AA0">
      <w:pPr>
        <w:keepNext/>
        <w:suppressAutoHyphens/>
        <w:spacing w:after="0" w:line="240" w:lineRule="auto"/>
        <w:ind w:left="-240"/>
        <w:jc w:val="center"/>
        <w:rPr>
          <w:kern w:val="0"/>
          <w:sz w:val="32"/>
          <w:szCs w:val="32"/>
          <w:lang w:eastAsia="ru-RU"/>
        </w:rPr>
      </w:pPr>
      <w:r w:rsidRPr="00A42A7F">
        <w:rPr>
          <w:kern w:val="0"/>
          <w:sz w:val="32"/>
          <w:szCs w:val="32"/>
          <w:lang w:eastAsia="ru-RU"/>
        </w:rPr>
        <w:t>КУРСКОЙ ОБЛАСТИ</w:t>
      </w:r>
      <w:bookmarkEnd w:id="0"/>
    </w:p>
    <w:p w:rsidR="00CC51E9" w:rsidRDefault="00CC51E9" w:rsidP="00330C5B">
      <w:pPr>
        <w:keepNext/>
        <w:suppressAutoHyphens/>
        <w:ind w:left="-240"/>
        <w:jc w:val="center"/>
        <w:rPr>
          <w:b/>
          <w:sz w:val="16"/>
          <w:szCs w:val="16"/>
        </w:rPr>
      </w:pPr>
    </w:p>
    <w:p w:rsidR="00CC51E9" w:rsidRDefault="00CC51E9" w:rsidP="00330C5B">
      <w:pPr>
        <w:keepNext/>
        <w:suppressAutoHyphens/>
        <w:ind w:left="-240"/>
        <w:jc w:val="center"/>
        <w:rPr>
          <w:b/>
          <w:sz w:val="16"/>
          <w:szCs w:val="16"/>
        </w:rPr>
      </w:pPr>
    </w:p>
    <w:p w:rsidR="00CC51E9" w:rsidRPr="00AB194C" w:rsidRDefault="00CC51E9" w:rsidP="00AB194C">
      <w:pPr>
        <w:keepNext/>
        <w:suppressAutoHyphens/>
        <w:spacing w:after="0"/>
        <w:ind w:left="-240"/>
        <w:jc w:val="center"/>
        <w:rPr>
          <w:b/>
          <w:kern w:val="0"/>
          <w:sz w:val="32"/>
          <w:szCs w:val="32"/>
          <w:lang w:eastAsia="ru-RU"/>
        </w:rPr>
      </w:pPr>
      <w:r w:rsidRPr="00AB194C">
        <w:rPr>
          <w:b/>
          <w:kern w:val="0"/>
          <w:sz w:val="32"/>
          <w:szCs w:val="32"/>
          <w:lang w:eastAsia="ru-RU"/>
        </w:rPr>
        <w:t xml:space="preserve">ПОЛОЖЕНИЯ О </w:t>
      </w:r>
    </w:p>
    <w:p w:rsidR="00CC51E9" w:rsidRPr="00AB194C" w:rsidRDefault="00CC51E9" w:rsidP="00AB194C">
      <w:pPr>
        <w:keepNext/>
        <w:suppressAutoHyphens/>
        <w:spacing w:after="0"/>
        <w:ind w:left="-240"/>
        <w:jc w:val="center"/>
        <w:rPr>
          <w:b/>
          <w:kern w:val="0"/>
          <w:sz w:val="32"/>
          <w:szCs w:val="32"/>
          <w:lang w:eastAsia="ru-RU"/>
        </w:rPr>
      </w:pPr>
      <w:r w:rsidRPr="00AB194C">
        <w:rPr>
          <w:b/>
          <w:kern w:val="0"/>
          <w:sz w:val="32"/>
          <w:szCs w:val="32"/>
          <w:lang w:eastAsia="ru-RU"/>
        </w:rPr>
        <w:t>ТЕРРИТОРИАЛЬНОМ ПЛАНИРОВАНИИ</w:t>
      </w:r>
    </w:p>
    <w:p w:rsidR="00CC51E9" w:rsidRDefault="00CC51E9" w:rsidP="00330C5B">
      <w:pPr>
        <w:keepNext/>
        <w:suppressAutoHyphens/>
        <w:ind w:left="-240"/>
        <w:jc w:val="center"/>
        <w:rPr>
          <w:b/>
          <w:color w:val="000000"/>
          <w:sz w:val="32"/>
          <w:szCs w:val="32"/>
        </w:rPr>
      </w:pPr>
    </w:p>
    <w:p w:rsidR="00CC51E9" w:rsidRPr="00BB4432" w:rsidRDefault="00CC51E9" w:rsidP="00330C5B">
      <w:pPr>
        <w:keepNext/>
        <w:suppressAutoHyphens/>
        <w:ind w:left="-240"/>
        <w:jc w:val="center"/>
        <w:rPr>
          <w:b/>
          <w:color w:val="000000"/>
          <w:sz w:val="36"/>
          <w:szCs w:val="36"/>
        </w:rPr>
      </w:pPr>
      <w:r w:rsidRPr="00BB4432">
        <w:rPr>
          <w:b/>
          <w:color w:val="000000"/>
          <w:sz w:val="36"/>
          <w:szCs w:val="36"/>
        </w:rPr>
        <w:t xml:space="preserve">Том 1 </w:t>
      </w:r>
    </w:p>
    <w:p w:rsidR="00CC51E9" w:rsidRDefault="00CC51E9" w:rsidP="006A568C">
      <w:pPr>
        <w:keepNext/>
        <w:tabs>
          <w:tab w:val="left" w:pos="6856"/>
        </w:tabs>
        <w:suppressAutoHyphens/>
        <w:ind w:left="-240"/>
        <w:rPr>
          <w:b/>
          <w:color w:val="000000"/>
          <w:sz w:val="28"/>
          <w:szCs w:val="28"/>
        </w:rPr>
      </w:pPr>
    </w:p>
    <w:p w:rsidR="00CC51E9" w:rsidRDefault="00CC51E9" w:rsidP="006A568C">
      <w:pPr>
        <w:keepNext/>
        <w:tabs>
          <w:tab w:val="left" w:pos="6856"/>
        </w:tabs>
        <w:suppressAutoHyphens/>
        <w:ind w:left="-240"/>
        <w:rPr>
          <w:b/>
          <w:color w:val="000000"/>
          <w:sz w:val="28"/>
          <w:szCs w:val="28"/>
        </w:rPr>
      </w:pPr>
    </w:p>
    <w:p w:rsidR="00CC51E9" w:rsidRDefault="00CC51E9" w:rsidP="006A568C">
      <w:pPr>
        <w:keepNext/>
        <w:tabs>
          <w:tab w:val="left" w:pos="6856"/>
        </w:tabs>
        <w:suppressAutoHyphens/>
        <w:ind w:left="-240"/>
        <w:rPr>
          <w:b/>
          <w:bCs/>
        </w:rPr>
      </w:pPr>
      <w:r>
        <w:rPr>
          <w:b/>
          <w:color w:val="000000"/>
          <w:sz w:val="28"/>
          <w:szCs w:val="28"/>
        </w:rPr>
        <w:tab/>
      </w:r>
    </w:p>
    <w:p w:rsidR="00CC51E9" w:rsidRPr="00BB4432" w:rsidRDefault="00CC51E9" w:rsidP="00330C5B">
      <w:pPr>
        <w:keepNext/>
        <w:suppressAutoHyphens/>
        <w:autoSpaceDE w:val="0"/>
        <w:ind w:left="-240" w:firstLine="240"/>
        <w:jc w:val="center"/>
        <w:rPr>
          <w:b/>
          <w:bCs/>
          <w:sz w:val="28"/>
          <w:szCs w:val="28"/>
        </w:rPr>
        <w:sectPr w:rsidR="00CC51E9" w:rsidRPr="00BB4432" w:rsidSect="00223812">
          <w:headerReference w:type="even" r:id="rId8"/>
          <w:headerReference w:type="default" r:id="rId9"/>
          <w:footerReference w:type="default" r:id="rId10"/>
          <w:pgSz w:w="11906" w:h="16838"/>
          <w:pgMar w:top="1134" w:right="851" w:bottom="1134" w:left="1701" w:header="708" w:footer="708" w:gutter="0"/>
          <w:pgBorders w:offsetFrom="page">
            <w:top w:val="single" w:sz="6" w:space="15" w:color="auto"/>
            <w:left w:val="single" w:sz="6" w:space="31" w:color="auto"/>
            <w:bottom w:val="single" w:sz="6" w:space="15" w:color="auto"/>
            <w:right w:val="single" w:sz="6" w:space="15" w:color="auto"/>
          </w:pgBorders>
          <w:cols w:space="708"/>
          <w:titlePg/>
          <w:docGrid w:linePitch="360"/>
        </w:sectPr>
      </w:pPr>
      <w:r>
        <w:rPr>
          <w:b/>
          <w:bCs/>
          <w:sz w:val="28"/>
          <w:szCs w:val="28"/>
        </w:rPr>
        <w:t xml:space="preserve">г. Курск </w:t>
      </w:r>
      <w:smartTag w:uri="urn:schemas-microsoft-com:office:smarttags" w:element="metricconverter">
        <w:smartTagPr>
          <w:attr w:name="ProductID" w:val="2014 г"/>
        </w:smartTagPr>
        <w:r>
          <w:rPr>
            <w:b/>
            <w:bCs/>
            <w:sz w:val="28"/>
            <w:szCs w:val="28"/>
          </w:rPr>
          <w:t>2014</w:t>
        </w:r>
        <w:r w:rsidRPr="00BB4432">
          <w:rPr>
            <w:b/>
            <w:bCs/>
            <w:sz w:val="28"/>
            <w:szCs w:val="28"/>
          </w:rPr>
          <w:t xml:space="preserve"> г</w:t>
        </w:r>
      </w:smartTag>
      <w:r w:rsidRPr="00BB4432">
        <w:rPr>
          <w:b/>
          <w:bCs/>
          <w:sz w:val="28"/>
          <w:szCs w:val="28"/>
        </w:rPr>
        <w:t>.</w:t>
      </w:r>
    </w:p>
    <w:tbl>
      <w:tblPr>
        <w:tblpPr w:leftFromText="180" w:rightFromText="180" w:tblpY="1305"/>
        <w:tblW w:w="0" w:type="auto"/>
        <w:tblLook w:val="00A0"/>
      </w:tblPr>
      <w:tblGrid>
        <w:gridCol w:w="1482"/>
        <w:gridCol w:w="8088"/>
      </w:tblGrid>
      <w:tr w:rsidR="00CC51E9" w:rsidRPr="00F2326E" w:rsidTr="00C9017B">
        <w:trPr>
          <w:trHeight w:val="1549"/>
        </w:trPr>
        <w:tc>
          <w:tcPr>
            <w:tcW w:w="0" w:type="auto"/>
          </w:tcPr>
          <w:p w:rsidR="00CC51E9" w:rsidRPr="00C9017B" w:rsidRDefault="00CC51E9" w:rsidP="00C9017B">
            <w:pPr>
              <w:suppressAutoHyphens/>
              <w:spacing w:after="0" w:line="24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 w:rsidRPr="00C9017B">
              <w:rPr>
                <w:b/>
                <w:sz w:val="28"/>
                <w:szCs w:val="28"/>
                <w:lang w:eastAsia="ru-RU"/>
              </w:rPr>
              <w:t>Заказчик:</w:t>
            </w:r>
          </w:p>
        </w:tc>
        <w:tc>
          <w:tcPr>
            <w:tcW w:w="0" w:type="auto"/>
          </w:tcPr>
          <w:p w:rsidR="00CC51E9" w:rsidRPr="00C9017B" w:rsidRDefault="00CC51E9" w:rsidP="00C9017B">
            <w:pPr>
              <w:suppressAutoHyphens/>
              <w:spacing w:after="0" w:line="240" w:lineRule="auto"/>
              <w:ind w:right="423"/>
              <w:jc w:val="both"/>
              <w:rPr>
                <w:b/>
                <w:color w:val="000000"/>
                <w:sz w:val="28"/>
                <w:szCs w:val="28"/>
              </w:rPr>
            </w:pPr>
            <w:r w:rsidRPr="00C9017B">
              <w:rPr>
                <w:b/>
                <w:color w:val="000000"/>
                <w:sz w:val="28"/>
                <w:szCs w:val="28"/>
              </w:rPr>
              <w:t>Администрация муниципального образования «Ольговский сельсовет» Кореневского района Курской области</w:t>
            </w:r>
          </w:p>
          <w:p w:rsidR="00CC51E9" w:rsidRPr="00C9017B" w:rsidRDefault="00CC51E9" w:rsidP="00C9017B">
            <w:pPr>
              <w:suppressAutoHyphens/>
              <w:spacing w:after="0" w:line="240" w:lineRule="auto"/>
              <w:jc w:val="both"/>
              <w:rPr>
                <w:b/>
                <w:sz w:val="22"/>
                <w:szCs w:val="22"/>
                <w:lang w:eastAsia="ru-RU"/>
              </w:rPr>
            </w:pPr>
          </w:p>
        </w:tc>
      </w:tr>
    </w:tbl>
    <w:p w:rsidR="00CC51E9" w:rsidRPr="00020363" w:rsidRDefault="00CC51E9" w:rsidP="00581C64">
      <w:pPr>
        <w:keepNext/>
        <w:suppressAutoHyphens/>
        <w:spacing w:after="0"/>
        <w:ind w:left="3402" w:hanging="3118"/>
        <w:jc w:val="center"/>
        <w:rPr>
          <w:rFonts w:ascii="Calibri" w:hAnsi="Calibri"/>
          <w:noProof/>
          <w:sz w:val="20"/>
          <w:szCs w:val="20"/>
        </w:rPr>
      </w:pPr>
      <w:r w:rsidRPr="00020363">
        <w:rPr>
          <w:rFonts w:ascii="Calibri" w:hAnsi="Calibri"/>
          <w:noProof/>
          <w:sz w:val="20"/>
          <w:szCs w:val="20"/>
        </w:rPr>
        <w:t>ОБЛАСТНОЕ БЮДЖЕТНОЕ УЧРЕЖДЕНИЕ</w:t>
      </w:r>
    </w:p>
    <w:p w:rsidR="00CC51E9" w:rsidRPr="00020363" w:rsidRDefault="00CC51E9" w:rsidP="00581C64">
      <w:pPr>
        <w:keepNext/>
        <w:suppressAutoHyphens/>
        <w:spacing w:after="0"/>
        <w:ind w:left="3402" w:hanging="3118"/>
        <w:jc w:val="center"/>
        <w:rPr>
          <w:rFonts w:ascii="Calibri" w:hAnsi="Calibri"/>
          <w:b/>
          <w:noProof/>
          <w:sz w:val="28"/>
          <w:szCs w:val="28"/>
        </w:rPr>
      </w:pPr>
      <w:r w:rsidRPr="00020363">
        <w:rPr>
          <w:rFonts w:ascii="Calibri" w:hAnsi="Calibri"/>
          <w:b/>
          <w:noProof/>
          <w:sz w:val="28"/>
          <w:szCs w:val="28"/>
        </w:rPr>
        <w:t>«КУРСКГРАЖДАНПРОЕКТ»</w:t>
      </w:r>
    </w:p>
    <w:p w:rsidR="00CC51E9" w:rsidRDefault="00CC51E9" w:rsidP="002736F4">
      <w:pPr>
        <w:widowControl w:val="0"/>
        <w:autoSpaceDE w:val="0"/>
        <w:autoSpaceDN w:val="0"/>
        <w:adjustRightInd w:val="0"/>
        <w:spacing w:after="0" w:line="360" w:lineRule="auto"/>
        <w:ind w:left="-240"/>
        <w:jc w:val="center"/>
        <w:rPr>
          <w:b/>
          <w:kern w:val="0"/>
          <w:sz w:val="32"/>
          <w:szCs w:val="32"/>
          <w:lang w:eastAsia="ru-RU"/>
        </w:rPr>
      </w:pPr>
      <w:r>
        <w:rPr>
          <w:noProof/>
          <w:lang w:eastAsia="ru-RU"/>
        </w:rPr>
        <w:pict>
          <v:shape id="_x0000_s1028" type="#_x0000_t32" style="position:absolute;left:0;text-align:left;margin-left:3.35pt;margin-top:8.6pt;width:465.4pt;height:.05pt;z-index:251659264" o:connectortype="straight" strokeweight="1pt"/>
        </w:pict>
      </w:r>
      <w:r>
        <w:rPr>
          <w:noProof/>
          <w:lang w:eastAsia="ru-RU"/>
        </w:rPr>
        <w:pict>
          <v:shape id="_x0000_s1029" type="#_x0000_t32" style="position:absolute;left:0;text-align:left;margin-left:3.35pt;margin-top:4.1pt;width:465.4pt;height:.05pt;z-index:251658240" o:connectortype="straight" strokeweight="3pt"/>
        </w:pict>
      </w:r>
    </w:p>
    <w:p w:rsidR="00CC51E9" w:rsidRDefault="00CC51E9" w:rsidP="00BB4432">
      <w:pPr>
        <w:keepNext/>
        <w:suppressAutoHyphens/>
        <w:spacing w:after="0" w:line="240" w:lineRule="auto"/>
        <w:ind w:left="-240"/>
        <w:jc w:val="center"/>
        <w:rPr>
          <w:b/>
          <w:kern w:val="0"/>
          <w:sz w:val="32"/>
          <w:szCs w:val="32"/>
          <w:lang w:eastAsia="ru-RU"/>
        </w:rPr>
      </w:pPr>
    </w:p>
    <w:p w:rsidR="00CC51E9" w:rsidRPr="00D16515" w:rsidRDefault="00CC51E9" w:rsidP="00BB4432">
      <w:pPr>
        <w:keepNext/>
        <w:suppressAutoHyphens/>
        <w:spacing w:after="0" w:line="240" w:lineRule="auto"/>
        <w:ind w:left="-240"/>
        <w:jc w:val="center"/>
        <w:rPr>
          <w:b/>
          <w:kern w:val="0"/>
          <w:sz w:val="32"/>
          <w:szCs w:val="32"/>
          <w:lang w:eastAsia="ru-RU"/>
        </w:rPr>
      </w:pPr>
      <w:r w:rsidRPr="00D16515">
        <w:rPr>
          <w:b/>
          <w:kern w:val="0"/>
          <w:sz w:val="32"/>
          <w:szCs w:val="32"/>
          <w:lang w:eastAsia="ru-RU"/>
        </w:rPr>
        <w:t>ГЕНЕРАЛЬНЫЙ ПЛАН</w:t>
      </w:r>
    </w:p>
    <w:p w:rsidR="00CC51E9" w:rsidRDefault="00CC51E9" w:rsidP="00BB4432">
      <w:pPr>
        <w:keepNext/>
        <w:suppressAutoHyphens/>
        <w:spacing w:after="0" w:line="240" w:lineRule="auto"/>
        <w:ind w:left="-240"/>
        <w:jc w:val="center"/>
        <w:rPr>
          <w:kern w:val="0"/>
          <w:sz w:val="32"/>
          <w:szCs w:val="32"/>
          <w:lang w:eastAsia="ru-RU"/>
        </w:rPr>
      </w:pPr>
    </w:p>
    <w:p w:rsidR="00CC51E9" w:rsidRDefault="00CC51E9" w:rsidP="00BB4432">
      <w:pPr>
        <w:keepNext/>
        <w:suppressAutoHyphens/>
        <w:spacing w:after="0" w:line="240" w:lineRule="auto"/>
        <w:ind w:left="-240"/>
        <w:jc w:val="center"/>
        <w:rPr>
          <w:kern w:val="0"/>
          <w:sz w:val="32"/>
          <w:szCs w:val="32"/>
          <w:lang w:eastAsia="ru-RU"/>
        </w:rPr>
      </w:pPr>
      <w:r w:rsidRPr="00575E02">
        <w:rPr>
          <w:kern w:val="0"/>
          <w:sz w:val="32"/>
          <w:szCs w:val="32"/>
          <w:lang w:eastAsia="ru-RU"/>
        </w:rPr>
        <w:t>МУНИЦИПАЛЬНОГО ОБРАЗОВАНИЯ</w:t>
      </w:r>
    </w:p>
    <w:p w:rsidR="00CC51E9" w:rsidRPr="00A42A7F" w:rsidRDefault="00CC51E9" w:rsidP="00806E4B">
      <w:pPr>
        <w:keepNext/>
        <w:suppressAutoHyphens/>
        <w:spacing w:after="0" w:line="240" w:lineRule="auto"/>
        <w:ind w:left="-240"/>
        <w:jc w:val="center"/>
        <w:rPr>
          <w:kern w:val="0"/>
          <w:sz w:val="32"/>
          <w:szCs w:val="32"/>
          <w:lang w:eastAsia="ru-RU"/>
        </w:rPr>
      </w:pPr>
      <w:r>
        <w:rPr>
          <w:kern w:val="0"/>
          <w:sz w:val="32"/>
          <w:szCs w:val="32"/>
          <w:lang w:eastAsia="ru-RU"/>
        </w:rPr>
        <w:t>«ОЛЬГОВСКИЙ</w:t>
      </w:r>
      <w:r w:rsidRPr="00A42A7F">
        <w:rPr>
          <w:kern w:val="0"/>
          <w:sz w:val="32"/>
          <w:szCs w:val="32"/>
          <w:lang w:eastAsia="ru-RU"/>
        </w:rPr>
        <w:t xml:space="preserve"> СЕЛЬСОВЕТ»</w:t>
      </w:r>
    </w:p>
    <w:p w:rsidR="00CC51E9" w:rsidRPr="00A42A7F" w:rsidRDefault="00CC51E9" w:rsidP="00806E4B">
      <w:pPr>
        <w:keepNext/>
        <w:suppressAutoHyphens/>
        <w:spacing w:after="0" w:line="240" w:lineRule="auto"/>
        <w:ind w:left="-240"/>
        <w:jc w:val="center"/>
        <w:rPr>
          <w:kern w:val="0"/>
          <w:sz w:val="32"/>
          <w:szCs w:val="32"/>
          <w:lang w:eastAsia="ru-RU"/>
        </w:rPr>
      </w:pPr>
      <w:r>
        <w:rPr>
          <w:kern w:val="0"/>
          <w:sz w:val="32"/>
          <w:szCs w:val="32"/>
          <w:lang w:eastAsia="ru-RU"/>
        </w:rPr>
        <w:t>КОРЕНЕВ</w:t>
      </w:r>
      <w:r w:rsidRPr="00A42A7F">
        <w:rPr>
          <w:kern w:val="0"/>
          <w:sz w:val="32"/>
          <w:szCs w:val="32"/>
          <w:lang w:eastAsia="ru-RU"/>
        </w:rPr>
        <w:t xml:space="preserve">СКОГО РАЙОНА </w:t>
      </w:r>
    </w:p>
    <w:p w:rsidR="00CC51E9" w:rsidRDefault="00CC51E9" w:rsidP="009C4BAD">
      <w:pPr>
        <w:keepNext/>
        <w:suppressAutoHyphens/>
        <w:spacing w:after="0" w:line="240" w:lineRule="auto"/>
        <w:ind w:left="-240"/>
        <w:jc w:val="center"/>
        <w:rPr>
          <w:kern w:val="0"/>
          <w:sz w:val="32"/>
          <w:szCs w:val="32"/>
          <w:lang w:eastAsia="ru-RU"/>
        </w:rPr>
      </w:pPr>
      <w:r w:rsidRPr="00A42A7F">
        <w:rPr>
          <w:kern w:val="0"/>
          <w:sz w:val="32"/>
          <w:szCs w:val="32"/>
          <w:lang w:eastAsia="ru-RU"/>
        </w:rPr>
        <w:t>КУРСКОЙ ОБЛАСТИ</w:t>
      </w:r>
    </w:p>
    <w:p w:rsidR="00CC51E9" w:rsidRDefault="00CC51E9" w:rsidP="006D582F">
      <w:pPr>
        <w:keepNext/>
        <w:suppressAutoHyphens/>
        <w:autoSpaceDE w:val="0"/>
        <w:spacing w:after="0"/>
        <w:ind w:left="-240" w:right="282" w:firstLine="567"/>
        <w:jc w:val="center"/>
        <w:rPr>
          <w:color w:val="000000"/>
          <w:kern w:val="1"/>
          <w:lang w:eastAsia="ru-RU"/>
        </w:rPr>
      </w:pPr>
    </w:p>
    <w:p w:rsidR="00CC51E9" w:rsidRPr="00E37AB7" w:rsidRDefault="00CC51E9" w:rsidP="006D582F">
      <w:pPr>
        <w:keepNext/>
        <w:suppressAutoHyphens/>
        <w:autoSpaceDE w:val="0"/>
        <w:spacing w:after="0"/>
        <w:ind w:left="-240" w:right="282" w:firstLine="567"/>
        <w:jc w:val="center"/>
        <w:rPr>
          <w:color w:val="000000"/>
          <w:kern w:val="1"/>
          <w:lang w:eastAsia="ru-RU"/>
        </w:rPr>
      </w:pPr>
      <w:r w:rsidRPr="00E37AB7">
        <w:rPr>
          <w:color w:val="000000"/>
          <w:kern w:val="1"/>
          <w:lang w:eastAsia="ru-RU"/>
        </w:rPr>
        <w:t xml:space="preserve"> (проект разработан в соответствии с </w:t>
      </w:r>
      <w:r>
        <w:rPr>
          <w:color w:val="000000"/>
          <w:kern w:val="1"/>
          <w:lang w:eastAsia="ru-RU"/>
        </w:rPr>
        <w:t xml:space="preserve">договором </w:t>
      </w:r>
      <w:r>
        <w:t xml:space="preserve"> № </w:t>
      </w:r>
      <w:r w:rsidRPr="007D7A0F">
        <w:rPr>
          <w:b/>
        </w:rPr>
        <w:t>512/692</w:t>
      </w:r>
      <w:r>
        <w:t xml:space="preserve"> от </w:t>
      </w:r>
      <w:r w:rsidRPr="007D7A0F">
        <w:t>23.05.2014 г.</w:t>
      </w:r>
      <w:r w:rsidRPr="007D7A0F">
        <w:rPr>
          <w:kern w:val="1"/>
          <w:lang w:eastAsia="ru-RU"/>
        </w:rPr>
        <w:t>)</w:t>
      </w:r>
    </w:p>
    <w:p w:rsidR="00CC51E9" w:rsidRDefault="00CC51E9" w:rsidP="00981BB2">
      <w:pPr>
        <w:widowControl w:val="0"/>
        <w:suppressAutoHyphens/>
        <w:ind w:left="-240"/>
        <w:jc w:val="center"/>
        <w:rPr>
          <w:b/>
          <w:sz w:val="16"/>
          <w:szCs w:val="16"/>
        </w:rPr>
      </w:pPr>
    </w:p>
    <w:p w:rsidR="00CC51E9" w:rsidRPr="007D6B1A" w:rsidRDefault="00CC51E9" w:rsidP="00981BB2">
      <w:pPr>
        <w:widowControl w:val="0"/>
        <w:suppressAutoHyphens/>
        <w:ind w:left="-240"/>
        <w:jc w:val="center"/>
        <w:rPr>
          <w:b/>
          <w:sz w:val="16"/>
          <w:szCs w:val="16"/>
        </w:rPr>
      </w:pPr>
    </w:p>
    <w:p w:rsidR="00CC51E9" w:rsidRPr="00AB194C" w:rsidRDefault="00CC51E9" w:rsidP="00AB194C">
      <w:pPr>
        <w:widowControl w:val="0"/>
        <w:suppressAutoHyphens/>
        <w:spacing w:after="0"/>
        <w:jc w:val="center"/>
        <w:rPr>
          <w:b/>
          <w:kern w:val="0"/>
          <w:sz w:val="32"/>
          <w:szCs w:val="32"/>
          <w:lang w:eastAsia="ru-RU"/>
        </w:rPr>
      </w:pPr>
      <w:r w:rsidRPr="00AB194C">
        <w:rPr>
          <w:b/>
          <w:kern w:val="0"/>
          <w:sz w:val="32"/>
          <w:szCs w:val="32"/>
          <w:lang w:eastAsia="ru-RU"/>
        </w:rPr>
        <w:t xml:space="preserve">ПОЛОЖЕНИЯ О </w:t>
      </w:r>
    </w:p>
    <w:p w:rsidR="00CC51E9" w:rsidRPr="00AB194C" w:rsidRDefault="00CC51E9" w:rsidP="00AB194C">
      <w:pPr>
        <w:widowControl w:val="0"/>
        <w:suppressAutoHyphens/>
        <w:spacing w:after="0"/>
        <w:jc w:val="center"/>
        <w:rPr>
          <w:b/>
          <w:kern w:val="0"/>
          <w:sz w:val="32"/>
          <w:szCs w:val="32"/>
          <w:lang w:eastAsia="ru-RU"/>
        </w:rPr>
      </w:pPr>
      <w:r w:rsidRPr="00AB194C">
        <w:rPr>
          <w:b/>
          <w:kern w:val="0"/>
          <w:sz w:val="32"/>
          <w:szCs w:val="32"/>
          <w:lang w:eastAsia="ru-RU"/>
        </w:rPr>
        <w:t>ТЕРРИТОРИАЛЬНОМ ПЛАНИРОВАНИИ</w:t>
      </w:r>
    </w:p>
    <w:p w:rsidR="00CC51E9" w:rsidRDefault="00CC51E9" w:rsidP="00981BB2">
      <w:pPr>
        <w:widowControl w:val="0"/>
        <w:suppressAutoHyphens/>
        <w:ind w:left="-240"/>
        <w:rPr>
          <w:b/>
          <w:color w:val="000000"/>
          <w:sz w:val="16"/>
          <w:szCs w:val="16"/>
        </w:rPr>
      </w:pPr>
    </w:p>
    <w:p w:rsidR="00CC51E9" w:rsidRDefault="00CC51E9" w:rsidP="00981BB2">
      <w:pPr>
        <w:widowControl w:val="0"/>
        <w:suppressAutoHyphens/>
        <w:ind w:left="-240"/>
        <w:jc w:val="center"/>
        <w:rPr>
          <w:b/>
          <w:sz w:val="36"/>
          <w:szCs w:val="36"/>
        </w:rPr>
      </w:pPr>
    </w:p>
    <w:p w:rsidR="00CC51E9" w:rsidRDefault="00CC51E9" w:rsidP="00981BB2">
      <w:pPr>
        <w:widowControl w:val="0"/>
        <w:suppressAutoHyphens/>
        <w:ind w:left="-240"/>
        <w:jc w:val="center"/>
        <w:rPr>
          <w:b/>
          <w:sz w:val="36"/>
          <w:szCs w:val="36"/>
        </w:rPr>
      </w:pPr>
      <w:r w:rsidRPr="00BB4432">
        <w:rPr>
          <w:b/>
          <w:sz w:val="36"/>
          <w:szCs w:val="36"/>
        </w:rPr>
        <w:t xml:space="preserve">Том 1 </w:t>
      </w:r>
    </w:p>
    <w:p w:rsidR="00CC51E9" w:rsidRPr="00BB4432" w:rsidRDefault="00CC51E9" w:rsidP="00981BB2">
      <w:pPr>
        <w:widowControl w:val="0"/>
        <w:suppressAutoHyphens/>
        <w:ind w:left="-240"/>
        <w:jc w:val="center"/>
        <w:rPr>
          <w:b/>
          <w:sz w:val="36"/>
          <w:szCs w:val="36"/>
        </w:rPr>
      </w:pPr>
    </w:p>
    <w:p w:rsidR="00CC51E9" w:rsidRPr="007D7A0F" w:rsidRDefault="00CC51E9" w:rsidP="00981BB2">
      <w:pPr>
        <w:widowControl w:val="0"/>
        <w:suppressAutoHyphens/>
        <w:ind w:left="-240"/>
        <w:jc w:val="center"/>
        <w:rPr>
          <w:sz w:val="28"/>
          <w:szCs w:val="28"/>
        </w:rPr>
      </w:pPr>
      <w:r>
        <w:rPr>
          <w:b/>
          <w:sz w:val="32"/>
          <w:szCs w:val="32"/>
        </w:rPr>
        <w:t xml:space="preserve">                                                                </w:t>
      </w:r>
      <w:r w:rsidRPr="007D7A0F">
        <w:rPr>
          <w:b/>
          <w:sz w:val="32"/>
          <w:szCs w:val="32"/>
        </w:rPr>
        <w:t xml:space="preserve"> </w:t>
      </w:r>
      <w:r w:rsidRPr="007D7A0F">
        <w:rPr>
          <w:sz w:val="28"/>
          <w:szCs w:val="28"/>
        </w:rPr>
        <w:t>Арх. № 16231</w:t>
      </w:r>
    </w:p>
    <w:p w:rsidR="00CC51E9" w:rsidRDefault="00CC51E9" w:rsidP="00981BB2">
      <w:pPr>
        <w:widowControl w:val="0"/>
        <w:suppressAutoHyphens/>
        <w:jc w:val="center"/>
        <w:rPr>
          <w:b/>
          <w:sz w:val="28"/>
          <w:szCs w:val="28"/>
        </w:rPr>
      </w:pPr>
    </w:p>
    <w:p w:rsidR="00CC51E9" w:rsidRDefault="00CC51E9" w:rsidP="00874C49">
      <w:pPr>
        <w:widowControl w:val="0"/>
        <w:suppressAutoHyphens/>
        <w:autoSpaceDE w:val="0"/>
        <w:spacing w:after="0" w:line="480" w:lineRule="auto"/>
        <w:ind w:firstLine="567"/>
        <w:rPr>
          <w:b/>
          <w:bCs/>
          <w:noProof/>
          <w:kern w:val="1"/>
          <w:sz w:val="28"/>
          <w:szCs w:val="28"/>
          <w:lang w:eastAsia="ru-RU"/>
        </w:rPr>
      </w:pPr>
      <w:r w:rsidRPr="00E37AB7">
        <w:rPr>
          <w:b/>
          <w:bCs/>
          <w:noProof/>
          <w:kern w:val="1"/>
          <w:sz w:val="28"/>
          <w:szCs w:val="28"/>
          <w:lang w:eastAsia="ru-RU"/>
        </w:rPr>
        <w:t>Директор</w:t>
      </w:r>
      <w:r w:rsidRPr="00E37AB7">
        <w:rPr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b/>
          <w:bCs/>
          <w:noProof/>
          <w:kern w:val="1"/>
          <w:sz w:val="28"/>
          <w:szCs w:val="28"/>
          <w:lang w:eastAsia="ru-RU"/>
        </w:rPr>
        <w:tab/>
      </w:r>
      <w:r>
        <w:rPr>
          <w:b/>
          <w:bCs/>
          <w:noProof/>
          <w:kern w:val="1"/>
          <w:sz w:val="28"/>
          <w:szCs w:val="28"/>
          <w:lang w:eastAsia="ru-RU"/>
        </w:rPr>
        <w:t>Иванов Н.В.</w:t>
      </w:r>
    </w:p>
    <w:p w:rsidR="00CC51E9" w:rsidRDefault="00CC51E9" w:rsidP="00874C49">
      <w:pPr>
        <w:widowControl w:val="0"/>
        <w:suppressAutoHyphens/>
        <w:autoSpaceDE w:val="0"/>
        <w:spacing w:after="0" w:line="480" w:lineRule="auto"/>
        <w:ind w:firstLine="567"/>
        <w:rPr>
          <w:b/>
          <w:bCs/>
          <w:noProof/>
          <w:kern w:val="1"/>
          <w:sz w:val="28"/>
          <w:szCs w:val="28"/>
          <w:lang w:eastAsia="ru-RU"/>
        </w:rPr>
      </w:pPr>
      <w:r>
        <w:rPr>
          <w:b/>
          <w:bCs/>
          <w:noProof/>
          <w:kern w:val="1"/>
          <w:sz w:val="28"/>
          <w:szCs w:val="28"/>
          <w:lang w:eastAsia="ru-RU"/>
        </w:rPr>
        <w:t>Главный инженер проекта</w:t>
      </w:r>
      <w:r w:rsidRPr="00E37AB7">
        <w:rPr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b/>
          <w:bCs/>
          <w:noProof/>
          <w:kern w:val="1"/>
          <w:sz w:val="28"/>
          <w:szCs w:val="28"/>
          <w:lang w:eastAsia="ru-RU"/>
        </w:rPr>
        <w:tab/>
      </w:r>
      <w:r>
        <w:rPr>
          <w:b/>
          <w:bCs/>
          <w:noProof/>
          <w:kern w:val="1"/>
          <w:sz w:val="28"/>
          <w:szCs w:val="28"/>
          <w:lang w:eastAsia="ru-RU"/>
        </w:rPr>
        <w:t xml:space="preserve">           Почепцова С.В.</w:t>
      </w:r>
    </w:p>
    <w:p w:rsidR="00CC51E9" w:rsidRDefault="00CC51E9" w:rsidP="00981BB2">
      <w:pPr>
        <w:keepNext/>
        <w:suppressAutoHyphens/>
        <w:autoSpaceDE w:val="0"/>
        <w:ind w:left="-240" w:firstLine="240"/>
        <w:jc w:val="center"/>
        <w:rPr>
          <w:b/>
          <w:bCs/>
          <w:sz w:val="28"/>
          <w:szCs w:val="28"/>
        </w:rPr>
      </w:pPr>
    </w:p>
    <w:p w:rsidR="00CC51E9" w:rsidRPr="00FB16C5" w:rsidRDefault="00CC51E9" w:rsidP="00981BB2">
      <w:pPr>
        <w:keepNext/>
        <w:suppressAutoHyphens/>
        <w:autoSpaceDE w:val="0"/>
        <w:ind w:left="-240" w:firstLine="240"/>
        <w:jc w:val="center"/>
        <w:rPr>
          <w:b/>
          <w:bCs/>
          <w:sz w:val="28"/>
          <w:szCs w:val="28"/>
        </w:rPr>
      </w:pPr>
    </w:p>
    <w:p w:rsidR="00CC51E9" w:rsidRDefault="00CC51E9" w:rsidP="00981BB2">
      <w:pPr>
        <w:keepNext/>
        <w:suppressAutoHyphens/>
        <w:autoSpaceDE w:val="0"/>
        <w:ind w:left="-240" w:firstLine="2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/>
        <w:t xml:space="preserve">г. Курск </w:t>
      </w:r>
      <w:smartTag w:uri="urn:schemas-microsoft-com:office:smarttags" w:element="metricconverter">
        <w:smartTagPr>
          <w:attr w:name="ProductID" w:val="2014 г"/>
        </w:smartTagPr>
        <w:r>
          <w:rPr>
            <w:b/>
            <w:bCs/>
            <w:sz w:val="28"/>
            <w:szCs w:val="28"/>
          </w:rPr>
          <w:t>2014</w:t>
        </w:r>
        <w:r w:rsidRPr="006F45AD">
          <w:rPr>
            <w:b/>
            <w:bCs/>
            <w:sz w:val="28"/>
            <w:szCs w:val="28"/>
          </w:rPr>
          <w:t xml:space="preserve"> г</w:t>
        </w:r>
      </w:smartTag>
      <w:r w:rsidRPr="006F45AD">
        <w:rPr>
          <w:b/>
          <w:bCs/>
          <w:sz w:val="28"/>
          <w:szCs w:val="28"/>
        </w:rPr>
        <w:t>.</w:t>
      </w:r>
    </w:p>
    <w:p w:rsidR="00CC51E9" w:rsidRPr="006F45AD" w:rsidRDefault="00CC51E9" w:rsidP="00981BB2">
      <w:pPr>
        <w:keepNext/>
        <w:suppressAutoHyphens/>
        <w:autoSpaceDE w:val="0"/>
        <w:ind w:left="-240" w:firstLine="240"/>
        <w:jc w:val="center"/>
        <w:rPr>
          <w:b/>
          <w:bCs/>
          <w:sz w:val="28"/>
          <w:szCs w:val="28"/>
        </w:rPr>
        <w:sectPr w:rsidR="00CC51E9" w:rsidRPr="006F45AD" w:rsidSect="00223812">
          <w:headerReference w:type="even" r:id="rId11"/>
          <w:headerReference w:type="default" r:id="rId12"/>
          <w:footerReference w:type="default" r:id="rId13"/>
          <w:pgSz w:w="11906" w:h="16838"/>
          <w:pgMar w:top="1134" w:right="851" w:bottom="1134" w:left="1701" w:header="709" w:footer="709" w:gutter="0"/>
          <w:pgBorders w:offsetFrom="page">
            <w:top w:val="single" w:sz="6" w:space="15" w:color="auto"/>
            <w:left w:val="single" w:sz="6" w:space="31" w:color="auto"/>
            <w:bottom w:val="single" w:sz="6" w:space="15" w:color="auto"/>
            <w:right w:val="single" w:sz="6" w:space="15" w:color="auto"/>
          </w:pgBorders>
          <w:cols w:space="708"/>
          <w:titlePg/>
          <w:docGrid w:linePitch="360"/>
        </w:sectPr>
      </w:pPr>
    </w:p>
    <w:p w:rsidR="00CC51E9" w:rsidRPr="00E37AB7" w:rsidRDefault="00CC51E9" w:rsidP="00981BB2">
      <w:pPr>
        <w:keepNext/>
        <w:pageBreakBefore/>
        <w:suppressAutoHyphens/>
        <w:spacing w:after="0" w:line="240" w:lineRule="auto"/>
        <w:jc w:val="center"/>
        <w:rPr>
          <w:b/>
          <w:kern w:val="0"/>
          <w:lang w:eastAsia="ru-RU"/>
        </w:rPr>
      </w:pPr>
      <w:r w:rsidRPr="00E37AB7">
        <w:rPr>
          <w:b/>
          <w:kern w:val="0"/>
          <w:lang w:eastAsia="ru-RU"/>
        </w:rPr>
        <w:t xml:space="preserve">АВТОРСКИЙ КОЛЛЕКТИВ </w:t>
      </w:r>
    </w:p>
    <w:p w:rsidR="00CC51E9" w:rsidRPr="00E37AB7" w:rsidRDefault="00CC51E9" w:rsidP="00981BB2">
      <w:pPr>
        <w:keepNext/>
        <w:suppressAutoHyphens/>
        <w:spacing w:after="0" w:line="240" w:lineRule="auto"/>
        <w:jc w:val="center"/>
        <w:rPr>
          <w:b/>
          <w:kern w:val="0"/>
          <w:lang w:eastAsia="ru-RU"/>
        </w:rPr>
      </w:pPr>
      <w:r>
        <w:rPr>
          <w:b/>
          <w:kern w:val="0"/>
          <w:lang w:eastAsia="ru-RU"/>
        </w:rPr>
        <w:t>ОБУ «КУРСКГРАЖДАНПРОЕКТ»</w:t>
      </w:r>
    </w:p>
    <w:p w:rsidR="00CC51E9" w:rsidRDefault="00CC51E9" w:rsidP="00981BB2">
      <w:pPr>
        <w:keepNext/>
        <w:suppressAutoHyphens/>
        <w:spacing w:after="0" w:line="240" w:lineRule="auto"/>
        <w:jc w:val="center"/>
        <w:rPr>
          <w:b/>
          <w:i/>
          <w:kern w:val="0"/>
          <w:lang w:eastAsia="ru-RU"/>
        </w:rPr>
      </w:pPr>
    </w:p>
    <w:p w:rsidR="00CC51E9" w:rsidRDefault="00CC51E9" w:rsidP="00981BB2">
      <w:pPr>
        <w:keepNext/>
        <w:suppressAutoHyphens/>
        <w:spacing w:after="0" w:line="240" w:lineRule="auto"/>
        <w:jc w:val="center"/>
        <w:rPr>
          <w:b/>
          <w:i/>
          <w:kern w:val="0"/>
          <w:lang w:eastAsia="ru-RU"/>
        </w:rPr>
      </w:pPr>
    </w:p>
    <w:p w:rsidR="00CC51E9" w:rsidRDefault="00CC51E9" w:rsidP="00981BB2">
      <w:pPr>
        <w:keepNext/>
        <w:suppressAutoHyphens/>
        <w:spacing w:after="0" w:line="240" w:lineRule="auto"/>
        <w:jc w:val="center"/>
        <w:rPr>
          <w:b/>
          <w:i/>
          <w:kern w:val="0"/>
          <w:lang w:eastAsia="ru-RU"/>
        </w:rPr>
      </w:pPr>
    </w:p>
    <w:p w:rsidR="00CC51E9" w:rsidRDefault="00CC51E9" w:rsidP="00981BB2">
      <w:pPr>
        <w:keepNext/>
        <w:suppressAutoHyphens/>
        <w:spacing w:after="0" w:line="240" w:lineRule="auto"/>
        <w:jc w:val="center"/>
        <w:rPr>
          <w:b/>
          <w:i/>
          <w:kern w:val="0"/>
          <w:lang w:eastAsia="ru-RU"/>
        </w:rPr>
      </w:pPr>
    </w:p>
    <w:p w:rsidR="00CC51E9" w:rsidRDefault="00CC51E9" w:rsidP="00981BB2">
      <w:pPr>
        <w:keepNext/>
        <w:suppressAutoHyphens/>
        <w:spacing w:after="0" w:line="240" w:lineRule="auto"/>
        <w:jc w:val="center"/>
        <w:rPr>
          <w:b/>
          <w:i/>
          <w:kern w:val="0"/>
          <w:lang w:eastAsia="ru-RU"/>
        </w:rPr>
      </w:pPr>
    </w:p>
    <w:p w:rsidR="00CC51E9" w:rsidRPr="00CA7B09" w:rsidRDefault="00CC51E9" w:rsidP="00E07D01">
      <w:pPr>
        <w:keepNext/>
        <w:suppressAutoHyphens/>
        <w:spacing w:after="0" w:line="240" w:lineRule="auto"/>
        <w:jc w:val="center"/>
        <w:rPr>
          <w:b/>
          <w:kern w:val="0"/>
          <w:lang w:eastAsia="ru-RU"/>
        </w:rPr>
      </w:pPr>
    </w:p>
    <w:p w:rsidR="00CC51E9" w:rsidRPr="00E07D01" w:rsidRDefault="00CC51E9" w:rsidP="00E279B3">
      <w:pPr>
        <w:keepNext/>
        <w:suppressAutoHyphens/>
        <w:autoSpaceDE w:val="0"/>
        <w:spacing w:after="0" w:line="480" w:lineRule="auto"/>
        <w:rPr>
          <w:b/>
          <w:bCs/>
          <w:kern w:val="1"/>
          <w:sz w:val="28"/>
          <w:szCs w:val="28"/>
          <w:lang w:eastAsia="ru-RU"/>
        </w:rPr>
      </w:pPr>
      <w:r w:rsidRPr="00E07D01">
        <w:rPr>
          <w:b/>
          <w:bCs/>
          <w:noProof/>
          <w:kern w:val="1"/>
          <w:sz w:val="28"/>
          <w:szCs w:val="28"/>
          <w:lang w:eastAsia="ru-RU"/>
        </w:rPr>
        <w:t>Иванов</w:t>
      </w:r>
      <w:r>
        <w:rPr>
          <w:b/>
          <w:bCs/>
          <w:noProof/>
          <w:kern w:val="1"/>
          <w:sz w:val="28"/>
          <w:szCs w:val="28"/>
          <w:lang w:eastAsia="ru-RU"/>
        </w:rPr>
        <w:t xml:space="preserve"> </w:t>
      </w:r>
      <w:r w:rsidRPr="00E07D01">
        <w:rPr>
          <w:b/>
          <w:bCs/>
          <w:noProof/>
          <w:kern w:val="1"/>
          <w:sz w:val="28"/>
          <w:szCs w:val="28"/>
          <w:lang w:eastAsia="ru-RU"/>
        </w:rPr>
        <w:t xml:space="preserve"> Н.В.</w:t>
      </w:r>
      <w:r w:rsidRPr="00E07D01">
        <w:rPr>
          <w:b/>
          <w:bCs/>
          <w:kern w:val="1"/>
          <w:sz w:val="28"/>
          <w:szCs w:val="28"/>
          <w:lang w:eastAsia="ru-RU"/>
        </w:rPr>
        <w:tab/>
      </w:r>
      <w:r>
        <w:rPr>
          <w:b/>
          <w:bCs/>
          <w:kern w:val="1"/>
          <w:sz w:val="28"/>
          <w:szCs w:val="28"/>
          <w:lang w:eastAsia="ru-RU"/>
        </w:rPr>
        <w:t xml:space="preserve">           </w:t>
      </w:r>
      <w:r w:rsidRPr="00E07D01">
        <w:rPr>
          <w:b/>
          <w:bCs/>
          <w:kern w:val="1"/>
          <w:sz w:val="28"/>
          <w:szCs w:val="28"/>
          <w:lang w:eastAsia="ru-RU"/>
        </w:rPr>
        <w:t>—  директор</w:t>
      </w:r>
    </w:p>
    <w:p w:rsidR="00CC51E9" w:rsidRDefault="00CC51E9" w:rsidP="00E279B3">
      <w:pPr>
        <w:keepNext/>
        <w:suppressAutoHyphens/>
        <w:autoSpaceDE w:val="0"/>
        <w:spacing w:after="0" w:line="480" w:lineRule="auto"/>
        <w:rPr>
          <w:b/>
          <w:bCs/>
          <w:kern w:val="1"/>
          <w:sz w:val="28"/>
          <w:szCs w:val="28"/>
          <w:lang w:eastAsia="ru-RU"/>
        </w:rPr>
      </w:pPr>
      <w:r>
        <w:rPr>
          <w:b/>
          <w:bCs/>
          <w:noProof/>
          <w:kern w:val="1"/>
          <w:sz w:val="28"/>
          <w:szCs w:val="28"/>
          <w:lang w:eastAsia="ru-RU"/>
        </w:rPr>
        <w:t>Почепцова С.В.</w:t>
      </w:r>
      <w:r w:rsidRPr="00E07D01">
        <w:rPr>
          <w:b/>
          <w:bCs/>
          <w:kern w:val="1"/>
          <w:sz w:val="28"/>
          <w:szCs w:val="28"/>
          <w:lang w:eastAsia="ru-RU"/>
        </w:rPr>
        <w:t xml:space="preserve">   </w:t>
      </w:r>
      <w:r>
        <w:rPr>
          <w:b/>
          <w:bCs/>
          <w:kern w:val="1"/>
          <w:sz w:val="28"/>
          <w:szCs w:val="28"/>
          <w:lang w:eastAsia="ru-RU"/>
        </w:rPr>
        <w:t xml:space="preserve">         </w:t>
      </w:r>
      <w:r w:rsidRPr="00E07D01">
        <w:rPr>
          <w:b/>
          <w:bCs/>
          <w:kern w:val="1"/>
          <w:sz w:val="28"/>
          <w:szCs w:val="28"/>
          <w:lang w:eastAsia="ru-RU"/>
        </w:rPr>
        <w:t xml:space="preserve"> —  главный </w:t>
      </w:r>
      <w:r>
        <w:rPr>
          <w:b/>
          <w:bCs/>
          <w:kern w:val="1"/>
          <w:sz w:val="28"/>
          <w:szCs w:val="28"/>
          <w:lang w:eastAsia="ru-RU"/>
        </w:rPr>
        <w:t>инженер</w:t>
      </w:r>
      <w:r w:rsidRPr="00E07D01">
        <w:rPr>
          <w:b/>
          <w:bCs/>
          <w:kern w:val="1"/>
          <w:sz w:val="28"/>
          <w:szCs w:val="28"/>
          <w:lang w:eastAsia="ru-RU"/>
        </w:rPr>
        <w:t xml:space="preserve"> проекта</w:t>
      </w:r>
    </w:p>
    <w:p w:rsidR="00CC51E9" w:rsidRPr="00E07D01" w:rsidRDefault="00CC51E9" w:rsidP="00E279B3">
      <w:pPr>
        <w:keepNext/>
        <w:suppressAutoHyphens/>
        <w:autoSpaceDE w:val="0"/>
        <w:spacing w:after="0" w:line="480" w:lineRule="auto"/>
        <w:rPr>
          <w:b/>
          <w:bCs/>
          <w:kern w:val="1"/>
          <w:sz w:val="28"/>
          <w:szCs w:val="28"/>
          <w:lang w:eastAsia="ru-RU"/>
        </w:rPr>
      </w:pPr>
      <w:r>
        <w:rPr>
          <w:b/>
          <w:bCs/>
          <w:kern w:val="1"/>
          <w:sz w:val="28"/>
          <w:szCs w:val="28"/>
          <w:lang w:eastAsia="ru-RU"/>
        </w:rPr>
        <w:t>Куц Н.И.                         ---  архитектор</w:t>
      </w:r>
    </w:p>
    <w:p w:rsidR="00CC51E9" w:rsidRPr="00E07D01" w:rsidRDefault="00CC51E9" w:rsidP="00E279B3">
      <w:pPr>
        <w:keepNext/>
        <w:suppressAutoHyphens/>
        <w:autoSpaceDE w:val="0"/>
        <w:spacing w:after="0" w:line="480" w:lineRule="auto"/>
        <w:rPr>
          <w:b/>
          <w:bCs/>
          <w:kern w:val="1"/>
          <w:sz w:val="28"/>
          <w:szCs w:val="28"/>
          <w:lang w:eastAsia="ru-RU"/>
        </w:rPr>
      </w:pPr>
      <w:r>
        <w:rPr>
          <w:b/>
          <w:bCs/>
          <w:kern w:val="1"/>
          <w:sz w:val="28"/>
          <w:szCs w:val="28"/>
          <w:lang w:eastAsia="ru-RU"/>
        </w:rPr>
        <w:t>К</w:t>
      </w:r>
      <w:r w:rsidRPr="00E07D01">
        <w:rPr>
          <w:b/>
          <w:bCs/>
          <w:kern w:val="1"/>
          <w:sz w:val="28"/>
          <w:szCs w:val="28"/>
          <w:lang w:eastAsia="ru-RU"/>
        </w:rPr>
        <w:t>азаринова И.</w:t>
      </w:r>
      <w:r>
        <w:rPr>
          <w:b/>
          <w:bCs/>
          <w:kern w:val="1"/>
          <w:sz w:val="28"/>
          <w:szCs w:val="28"/>
          <w:lang w:eastAsia="ru-RU"/>
        </w:rPr>
        <w:t>А</w:t>
      </w:r>
      <w:r w:rsidRPr="005E2922">
        <w:rPr>
          <w:b/>
          <w:bCs/>
          <w:kern w:val="1"/>
          <w:sz w:val="28"/>
          <w:szCs w:val="28"/>
          <w:lang w:eastAsia="ru-RU"/>
        </w:rPr>
        <w:t>.</w:t>
      </w:r>
      <w:r>
        <w:rPr>
          <w:b/>
          <w:bCs/>
          <w:kern w:val="1"/>
          <w:sz w:val="28"/>
          <w:szCs w:val="28"/>
          <w:lang w:eastAsia="ru-RU"/>
        </w:rPr>
        <w:t xml:space="preserve"> </w:t>
      </w:r>
      <w:r w:rsidRPr="00E07D01">
        <w:rPr>
          <w:b/>
          <w:bCs/>
          <w:kern w:val="1"/>
          <w:sz w:val="28"/>
          <w:szCs w:val="28"/>
          <w:lang w:eastAsia="ru-RU"/>
        </w:rPr>
        <w:tab/>
      </w:r>
      <w:r>
        <w:rPr>
          <w:b/>
          <w:bCs/>
          <w:kern w:val="1"/>
          <w:sz w:val="28"/>
          <w:szCs w:val="28"/>
          <w:lang w:eastAsia="ru-RU"/>
        </w:rPr>
        <w:t>—   инженер</w:t>
      </w:r>
      <w:r w:rsidRPr="00E07D01">
        <w:rPr>
          <w:b/>
          <w:bCs/>
          <w:kern w:val="1"/>
          <w:sz w:val="28"/>
          <w:szCs w:val="28"/>
          <w:lang w:eastAsia="ru-RU"/>
        </w:rPr>
        <w:t xml:space="preserve"> </w:t>
      </w:r>
      <w:r>
        <w:rPr>
          <w:b/>
          <w:bCs/>
          <w:kern w:val="1"/>
          <w:sz w:val="28"/>
          <w:szCs w:val="28"/>
          <w:lang w:eastAsia="ru-RU"/>
        </w:rPr>
        <w:t>-проектировщик 2-й категории</w:t>
      </w:r>
    </w:p>
    <w:p w:rsidR="00CC51E9" w:rsidRPr="00E07D01" w:rsidRDefault="00CC51E9" w:rsidP="00E279B3">
      <w:pPr>
        <w:keepNext/>
        <w:suppressAutoHyphens/>
        <w:autoSpaceDE w:val="0"/>
        <w:spacing w:after="0" w:line="480" w:lineRule="auto"/>
        <w:rPr>
          <w:b/>
          <w:bCs/>
          <w:kern w:val="1"/>
          <w:sz w:val="28"/>
          <w:szCs w:val="28"/>
          <w:lang w:eastAsia="ru-RU"/>
        </w:rPr>
      </w:pPr>
      <w:r w:rsidRPr="00E07D01">
        <w:rPr>
          <w:b/>
          <w:bCs/>
          <w:kern w:val="1"/>
          <w:sz w:val="28"/>
          <w:szCs w:val="28"/>
          <w:lang w:eastAsia="ru-RU"/>
        </w:rPr>
        <w:t>Мазепа  О.</w:t>
      </w:r>
      <w:r w:rsidRPr="005E2922">
        <w:rPr>
          <w:b/>
          <w:bCs/>
          <w:kern w:val="1"/>
          <w:sz w:val="28"/>
          <w:szCs w:val="28"/>
          <w:lang w:eastAsia="ru-RU"/>
        </w:rPr>
        <w:t>Н.</w:t>
      </w:r>
      <w:r w:rsidRPr="00E07D01">
        <w:rPr>
          <w:b/>
          <w:bCs/>
          <w:kern w:val="1"/>
          <w:sz w:val="28"/>
          <w:szCs w:val="28"/>
          <w:lang w:eastAsia="ru-RU"/>
        </w:rPr>
        <w:t xml:space="preserve"> </w:t>
      </w:r>
      <w:r w:rsidRPr="00E07D01">
        <w:rPr>
          <w:b/>
          <w:bCs/>
          <w:kern w:val="1"/>
          <w:sz w:val="28"/>
          <w:szCs w:val="28"/>
          <w:lang w:eastAsia="ru-RU"/>
        </w:rPr>
        <w:tab/>
      </w:r>
      <w:r>
        <w:rPr>
          <w:b/>
          <w:bCs/>
          <w:kern w:val="1"/>
          <w:sz w:val="28"/>
          <w:szCs w:val="28"/>
          <w:lang w:eastAsia="ru-RU"/>
        </w:rPr>
        <w:t xml:space="preserve">           —  инженер-проектировщик</w:t>
      </w:r>
    </w:p>
    <w:p w:rsidR="00CC51E9" w:rsidRPr="00E07D01" w:rsidRDefault="00CC51E9" w:rsidP="00E279B3">
      <w:pPr>
        <w:keepNext/>
        <w:suppressAutoHyphens/>
        <w:autoSpaceDE w:val="0"/>
        <w:spacing w:after="0" w:line="480" w:lineRule="auto"/>
        <w:rPr>
          <w:b/>
          <w:bCs/>
          <w:color w:val="000000"/>
          <w:kern w:val="1"/>
          <w:sz w:val="28"/>
          <w:szCs w:val="28"/>
          <w:lang w:eastAsia="ru-RU"/>
        </w:rPr>
      </w:pPr>
      <w:r w:rsidRPr="00E07D01">
        <w:rPr>
          <w:b/>
          <w:bCs/>
          <w:color w:val="000000"/>
          <w:kern w:val="1"/>
          <w:sz w:val="28"/>
          <w:szCs w:val="28"/>
          <w:lang w:eastAsia="ru-RU"/>
        </w:rPr>
        <w:t>Кашлаков</w:t>
      </w:r>
      <w:r>
        <w:rPr>
          <w:b/>
          <w:bCs/>
          <w:color w:val="000000"/>
          <w:kern w:val="1"/>
          <w:sz w:val="28"/>
          <w:szCs w:val="28"/>
          <w:lang w:eastAsia="ru-RU"/>
        </w:rPr>
        <w:t xml:space="preserve"> </w:t>
      </w:r>
      <w:r w:rsidRPr="00E07D01">
        <w:rPr>
          <w:b/>
          <w:bCs/>
          <w:color w:val="000000"/>
          <w:kern w:val="1"/>
          <w:sz w:val="28"/>
          <w:szCs w:val="28"/>
          <w:lang w:eastAsia="ru-RU"/>
        </w:rPr>
        <w:t xml:space="preserve"> А.И.      </w:t>
      </w:r>
      <w:r w:rsidRPr="00E07D01">
        <w:rPr>
          <w:b/>
          <w:bCs/>
          <w:color w:val="000000"/>
          <w:kern w:val="1"/>
          <w:sz w:val="28"/>
          <w:szCs w:val="28"/>
          <w:lang w:eastAsia="ru-RU"/>
        </w:rPr>
        <w:tab/>
      </w:r>
      <w:r>
        <w:rPr>
          <w:b/>
          <w:bCs/>
          <w:color w:val="000000"/>
          <w:kern w:val="1"/>
          <w:sz w:val="28"/>
          <w:szCs w:val="28"/>
          <w:lang w:eastAsia="ru-RU"/>
        </w:rPr>
        <w:t xml:space="preserve"> —  рук. группы  ИТМ</w:t>
      </w:r>
    </w:p>
    <w:p w:rsidR="00CC51E9" w:rsidRDefault="00CC51E9" w:rsidP="00FB5612">
      <w:pPr>
        <w:keepNext/>
        <w:tabs>
          <w:tab w:val="left" w:pos="1134"/>
        </w:tabs>
        <w:suppressAutoHyphens/>
        <w:spacing w:after="0" w:line="360" w:lineRule="auto"/>
        <w:jc w:val="both"/>
        <w:rPr>
          <w:sz w:val="32"/>
          <w:szCs w:val="32"/>
        </w:rPr>
      </w:pPr>
    </w:p>
    <w:p w:rsidR="00CC51E9" w:rsidRDefault="00CC51E9" w:rsidP="00FB5612">
      <w:pPr>
        <w:keepNext/>
        <w:tabs>
          <w:tab w:val="left" w:pos="1134"/>
        </w:tabs>
        <w:suppressAutoHyphens/>
        <w:spacing w:after="0" w:line="360" w:lineRule="auto"/>
        <w:jc w:val="both"/>
        <w:rPr>
          <w:sz w:val="32"/>
          <w:szCs w:val="32"/>
        </w:rPr>
      </w:pPr>
    </w:p>
    <w:p w:rsidR="00CC51E9" w:rsidRDefault="00CC51E9" w:rsidP="00FB5612">
      <w:pPr>
        <w:keepNext/>
        <w:tabs>
          <w:tab w:val="left" w:pos="1134"/>
        </w:tabs>
        <w:suppressAutoHyphens/>
        <w:spacing w:after="0" w:line="360" w:lineRule="auto"/>
        <w:jc w:val="both"/>
        <w:rPr>
          <w:sz w:val="32"/>
          <w:szCs w:val="32"/>
        </w:rPr>
      </w:pPr>
    </w:p>
    <w:p w:rsidR="00CC51E9" w:rsidRDefault="00CC51E9" w:rsidP="00FB5612">
      <w:pPr>
        <w:keepNext/>
        <w:tabs>
          <w:tab w:val="left" w:pos="1134"/>
        </w:tabs>
        <w:suppressAutoHyphens/>
        <w:spacing w:after="0" w:line="360" w:lineRule="auto"/>
        <w:jc w:val="both"/>
        <w:rPr>
          <w:sz w:val="32"/>
          <w:szCs w:val="32"/>
        </w:rPr>
      </w:pPr>
    </w:p>
    <w:p w:rsidR="00CC51E9" w:rsidRDefault="00CC51E9" w:rsidP="00FB5612">
      <w:pPr>
        <w:keepNext/>
        <w:tabs>
          <w:tab w:val="left" w:pos="1134"/>
        </w:tabs>
        <w:suppressAutoHyphens/>
        <w:spacing w:after="0" w:line="360" w:lineRule="auto"/>
        <w:jc w:val="both"/>
        <w:rPr>
          <w:sz w:val="32"/>
          <w:szCs w:val="32"/>
        </w:rPr>
      </w:pPr>
    </w:p>
    <w:p w:rsidR="00CC51E9" w:rsidRDefault="00CC51E9" w:rsidP="00FB5612">
      <w:pPr>
        <w:keepNext/>
        <w:tabs>
          <w:tab w:val="left" w:pos="1134"/>
        </w:tabs>
        <w:suppressAutoHyphens/>
        <w:spacing w:after="0" w:line="360" w:lineRule="auto"/>
        <w:jc w:val="both"/>
        <w:rPr>
          <w:sz w:val="32"/>
          <w:szCs w:val="32"/>
        </w:rPr>
      </w:pPr>
    </w:p>
    <w:p w:rsidR="00CC51E9" w:rsidRDefault="00CC51E9" w:rsidP="00FB5612">
      <w:pPr>
        <w:keepNext/>
        <w:tabs>
          <w:tab w:val="left" w:pos="1134"/>
        </w:tabs>
        <w:suppressAutoHyphens/>
        <w:spacing w:after="0" w:line="360" w:lineRule="auto"/>
        <w:jc w:val="both"/>
        <w:rPr>
          <w:sz w:val="32"/>
          <w:szCs w:val="32"/>
        </w:rPr>
      </w:pPr>
    </w:p>
    <w:p w:rsidR="00CC51E9" w:rsidRDefault="00CC51E9" w:rsidP="00FB5612">
      <w:pPr>
        <w:keepNext/>
        <w:tabs>
          <w:tab w:val="left" w:pos="1134"/>
        </w:tabs>
        <w:suppressAutoHyphens/>
        <w:spacing w:after="0" w:line="360" w:lineRule="auto"/>
        <w:jc w:val="both"/>
        <w:rPr>
          <w:sz w:val="32"/>
          <w:szCs w:val="32"/>
        </w:rPr>
      </w:pPr>
    </w:p>
    <w:p w:rsidR="00CC51E9" w:rsidRDefault="00CC51E9" w:rsidP="00FB5612">
      <w:pPr>
        <w:keepNext/>
        <w:tabs>
          <w:tab w:val="left" w:pos="1134"/>
        </w:tabs>
        <w:suppressAutoHyphens/>
        <w:spacing w:after="0" w:line="360" w:lineRule="auto"/>
        <w:jc w:val="both"/>
        <w:rPr>
          <w:sz w:val="32"/>
          <w:szCs w:val="32"/>
        </w:rPr>
      </w:pPr>
    </w:p>
    <w:p w:rsidR="00CC51E9" w:rsidRDefault="00CC51E9" w:rsidP="00FB5612">
      <w:pPr>
        <w:keepNext/>
        <w:tabs>
          <w:tab w:val="left" w:pos="1134"/>
        </w:tabs>
        <w:suppressAutoHyphens/>
        <w:spacing w:after="0" w:line="360" w:lineRule="auto"/>
        <w:jc w:val="both"/>
        <w:rPr>
          <w:sz w:val="32"/>
          <w:szCs w:val="32"/>
        </w:rPr>
      </w:pPr>
    </w:p>
    <w:p w:rsidR="00CC51E9" w:rsidRDefault="00CC51E9" w:rsidP="00FB5612">
      <w:pPr>
        <w:keepNext/>
        <w:tabs>
          <w:tab w:val="left" w:pos="1134"/>
        </w:tabs>
        <w:suppressAutoHyphens/>
        <w:spacing w:after="0" w:line="360" w:lineRule="auto"/>
        <w:jc w:val="both"/>
        <w:rPr>
          <w:sz w:val="32"/>
          <w:szCs w:val="32"/>
        </w:rPr>
      </w:pPr>
    </w:p>
    <w:p w:rsidR="00CC51E9" w:rsidRDefault="00CC51E9" w:rsidP="00FB5612">
      <w:pPr>
        <w:keepNext/>
        <w:tabs>
          <w:tab w:val="left" w:pos="1134"/>
        </w:tabs>
        <w:suppressAutoHyphens/>
        <w:spacing w:after="0" w:line="360" w:lineRule="auto"/>
        <w:jc w:val="both"/>
        <w:rPr>
          <w:sz w:val="32"/>
          <w:szCs w:val="32"/>
        </w:rPr>
      </w:pPr>
    </w:p>
    <w:p w:rsidR="00CC51E9" w:rsidRDefault="00CC51E9" w:rsidP="00FB5612">
      <w:pPr>
        <w:keepNext/>
        <w:tabs>
          <w:tab w:val="left" w:pos="1134"/>
        </w:tabs>
        <w:suppressAutoHyphens/>
        <w:spacing w:after="0" w:line="360" w:lineRule="auto"/>
        <w:jc w:val="both"/>
        <w:rPr>
          <w:sz w:val="32"/>
          <w:szCs w:val="32"/>
        </w:rPr>
      </w:pPr>
    </w:p>
    <w:p w:rsidR="00CC51E9" w:rsidRDefault="00CC51E9" w:rsidP="00FB5612">
      <w:pPr>
        <w:keepNext/>
        <w:tabs>
          <w:tab w:val="left" w:pos="1134"/>
        </w:tabs>
        <w:suppressAutoHyphens/>
        <w:spacing w:after="0" w:line="360" w:lineRule="auto"/>
        <w:jc w:val="both"/>
        <w:rPr>
          <w:sz w:val="32"/>
          <w:szCs w:val="32"/>
        </w:rPr>
      </w:pPr>
    </w:p>
    <w:p w:rsidR="00CC51E9" w:rsidRDefault="00CC51E9" w:rsidP="00FB5612">
      <w:pPr>
        <w:keepNext/>
        <w:tabs>
          <w:tab w:val="left" w:pos="1134"/>
        </w:tabs>
        <w:suppressAutoHyphens/>
        <w:spacing w:after="0" w:line="360" w:lineRule="auto"/>
        <w:jc w:val="both"/>
        <w:rPr>
          <w:sz w:val="32"/>
          <w:szCs w:val="32"/>
        </w:rPr>
      </w:pPr>
    </w:p>
    <w:p w:rsidR="00CC51E9" w:rsidRDefault="00CC51E9" w:rsidP="00FB5612">
      <w:pPr>
        <w:keepNext/>
        <w:tabs>
          <w:tab w:val="left" w:pos="1134"/>
        </w:tabs>
        <w:suppressAutoHyphens/>
        <w:spacing w:after="0"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</w:t>
      </w:r>
    </w:p>
    <w:p w:rsidR="00CC51E9" w:rsidRDefault="00CC51E9" w:rsidP="00FB5612">
      <w:pPr>
        <w:keepNext/>
        <w:tabs>
          <w:tab w:val="left" w:pos="1134"/>
        </w:tabs>
        <w:suppressAutoHyphens/>
        <w:spacing w:after="0" w:line="360" w:lineRule="auto"/>
        <w:jc w:val="both"/>
        <w:rPr>
          <w:color w:val="365F91"/>
        </w:rPr>
      </w:pPr>
      <w:r>
        <w:rPr>
          <w:sz w:val="32"/>
          <w:szCs w:val="32"/>
        </w:rPr>
        <w:t xml:space="preserve">                                         </w:t>
      </w:r>
      <w:r w:rsidRPr="00FB5612">
        <w:rPr>
          <w:sz w:val="32"/>
          <w:szCs w:val="32"/>
        </w:rPr>
        <w:t>Состав проекта</w:t>
      </w:r>
    </w:p>
    <w:p w:rsidR="00CC51E9" w:rsidRPr="00FB5612" w:rsidRDefault="00CC51E9" w:rsidP="00FB5612">
      <w:pPr>
        <w:pStyle w:val="ListParagraph"/>
        <w:numPr>
          <w:ilvl w:val="0"/>
          <w:numId w:val="3"/>
        </w:numPr>
        <w:rPr>
          <w:sz w:val="32"/>
          <w:szCs w:val="32"/>
        </w:rPr>
      </w:pPr>
      <w:r>
        <w:t xml:space="preserve">                                                    </w:t>
      </w:r>
      <w:r w:rsidRPr="00FB5612">
        <w:rPr>
          <w:sz w:val="32"/>
          <w:szCs w:val="32"/>
        </w:rPr>
        <w:t xml:space="preserve"> </w:t>
      </w:r>
    </w:p>
    <w:p w:rsidR="00CC51E9" w:rsidRPr="00FB5612" w:rsidRDefault="00CC51E9" w:rsidP="00FB5612">
      <w:pPr>
        <w:pStyle w:val="ListParagraph"/>
        <w:numPr>
          <w:ilvl w:val="0"/>
          <w:numId w:val="3"/>
        </w:numPr>
        <w:spacing w:after="0"/>
        <w:rPr>
          <w:i/>
          <w:sz w:val="28"/>
          <w:szCs w:val="28"/>
          <w:u w:val="single"/>
        </w:rPr>
      </w:pPr>
      <w:r w:rsidRPr="00FB5612">
        <w:rPr>
          <w:sz w:val="32"/>
          <w:szCs w:val="32"/>
        </w:rPr>
        <w:t xml:space="preserve">                    </w:t>
      </w:r>
      <w:r w:rsidRPr="00FB5612">
        <w:rPr>
          <w:i/>
          <w:sz w:val="28"/>
          <w:szCs w:val="28"/>
          <w:u w:val="single"/>
        </w:rPr>
        <w:t>Утверждаемая часть:</w:t>
      </w:r>
    </w:p>
    <w:p w:rsidR="00CC51E9" w:rsidRPr="00FB5612" w:rsidRDefault="00CC51E9" w:rsidP="00FB5612">
      <w:pPr>
        <w:pStyle w:val="ListParagraph"/>
        <w:numPr>
          <w:ilvl w:val="0"/>
          <w:numId w:val="3"/>
        </w:numPr>
        <w:spacing w:after="0"/>
        <w:rPr>
          <w:sz w:val="28"/>
          <w:szCs w:val="28"/>
        </w:rPr>
      </w:pPr>
      <w:r w:rsidRPr="00FB5612">
        <w:rPr>
          <w:sz w:val="28"/>
          <w:szCs w:val="28"/>
        </w:rPr>
        <w:t xml:space="preserve">1. </w:t>
      </w:r>
      <w:r w:rsidRPr="00FB5612">
        <w:rPr>
          <w:sz w:val="32"/>
          <w:szCs w:val="32"/>
        </w:rPr>
        <w:t xml:space="preserve"> </w:t>
      </w:r>
      <w:r>
        <w:rPr>
          <w:b/>
          <w:sz w:val="32"/>
          <w:szCs w:val="32"/>
        </w:rPr>
        <w:t>Том 1</w:t>
      </w:r>
      <w:r w:rsidRPr="00FB5612">
        <w:rPr>
          <w:sz w:val="32"/>
          <w:szCs w:val="32"/>
        </w:rPr>
        <w:t xml:space="preserve">  </w:t>
      </w:r>
      <w:r w:rsidRPr="00FB5612">
        <w:rPr>
          <w:b/>
          <w:sz w:val="28"/>
          <w:szCs w:val="28"/>
        </w:rPr>
        <w:t>"Положения о территориальном планировании"</w:t>
      </w:r>
    </w:p>
    <w:p w:rsidR="00CC51E9" w:rsidRPr="00FB5612" w:rsidRDefault="00CC51E9" w:rsidP="00FB5612">
      <w:pPr>
        <w:pStyle w:val="ListParagraph"/>
        <w:numPr>
          <w:ilvl w:val="0"/>
          <w:numId w:val="3"/>
        </w:numPr>
        <w:spacing w:after="0"/>
        <w:rPr>
          <w:sz w:val="28"/>
          <w:szCs w:val="28"/>
        </w:rPr>
      </w:pPr>
    </w:p>
    <w:p w:rsidR="00CC51E9" w:rsidRPr="00FB5612" w:rsidRDefault="00CC51E9" w:rsidP="00FB5612">
      <w:pPr>
        <w:pStyle w:val="ListParagraph"/>
        <w:numPr>
          <w:ilvl w:val="0"/>
          <w:numId w:val="3"/>
        </w:numPr>
        <w:spacing w:after="0"/>
        <w:rPr>
          <w:i/>
          <w:sz w:val="28"/>
          <w:szCs w:val="28"/>
          <w:u w:val="single"/>
        </w:rPr>
      </w:pPr>
      <w:r w:rsidRPr="00FB5612">
        <w:rPr>
          <w:sz w:val="32"/>
          <w:szCs w:val="32"/>
        </w:rPr>
        <w:t xml:space="preserve">                    </w:t>
      </w:r>
      <w:r w:rsidRPr="00FB5612">
        <w:rPr>
          <w:i/>
          <w:sz w:val="28"/>
          <w:szCs w:val="28"/>
          <w:u w:val="single"/>
        </w:rPr>
        <w:t>Обосновывающая часть:</w:t>
      </w:r>
    </w:p>
    <w:p w:rsidR="00CC51E9" w:rsidRPr="00FB5612" w:rsidRDefault="00CC51E9" w:rsidP="00FB5612">
      <w:pPr>
        <w:pStyle w:val="ListParagraph"/>
        <w:numPr>
          <w:ilvl w:val="0"/>
          <w:numId w:val="3"/>
        </w:numPr>
        <w:spacing w:after="0"/>
        <w:rPr>
          <w:sz w:val="28"/>
          <w:szCs w:val="28"/>
        </w:rPr>
      </w:pPr>
      <w:r w:rsidRPr="00FB5612">
        <w:rPr>
          <w:sz w:val="28"/>
          <w:szCs w:val="28"/>
        </w:rPr>
        <w:t xml:space="preserve">2. </w:t>
      </w:r>
      <w:r w:rsidRPr="00FB5612">
        <w:rPr>
          <w:sz w:val="32"/>
          <w:szCs w:val="32"/>
        </w:rPr>
        <w:t xml:space="preserve"> </w:t>
      </w:r>
      <w:r w:rsidRPr="00FB5612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2</w:t>
      </w:r>
      <w:r w:rsidRPr="00FB5612">
        <w:rPr>
          <w:sz w:val="32"/>
          <w:szCs w:val="32"/>
        </w:rPr>
        <w:t xml:space="preserve"> </w:t>
      </w:r>
      <w:r w:rsidRPr="00FB5612">
        <w:rPr>
          <w:b/>
          <w:sz w:val="32"/>
          <w:szCs w:val="32"/>
        </w:rPr>
        <w:t xml:space="preserve"> </w:t>
      </w:r>
      <w:r w:rsidRPr="00FB5612">
        <w:rPr>
          <w:b/>
          <w:sz w:val="28"/>
          <w:szCs w:val="28"/>
        </w:rPr>
        <w:t>"Материалы по обоснованию генерального плана"</w:t>
      </w:r>
    </w:p>
    <w:p w:rsidR="00CC51E9" w:rsidRPr="00FB5612" w:rsidRDefault="00CC51E9" w:rsidP="00FB5612">
      <w:pPr>
        <w:pStyle w:val="ListParagraph"/>
        <w:numPr>
          <w:ilvl w:val="0"/>
          <w:numId w:val="3"/>
        </w:numPr>
        <w:spacing w:after="0"/>
        <w:rPr>
          <w:sz w:val="28"/>
          <w:szCs w:val="28"/>
        </w:rPr>
      </w:pPr>
    </w:p>
    <w:p w:rsidR="00CC51E9" w:rsidRPr="00FB5612" w:rsidRDefault="00CC51E9" w:rsidP="00FB5612">
      <w:pPr>
        <w:pStyle w:val="ListParagraph"/>
        <w:numPr>
          <w:ilvl w:val="0"/>
          <w:numId w:val="3"/>
        </w:numPr>
        <w:spacing w:after="0"/>
        <w:rPr>
          <w:b/>
          <w:sz w:val="28"/>
          <w:szCs w:val="28"/>
        </w:rPr>
      </w:pPr>
      <w:r w:rsidRPr="00FB5612">
        <w:rPr>
          <w:sz w:val="28"/>
          <w:szCs w:val="28"/>
        </w:rPr>
        <w:t xml:space="preserve">3. </w:t>
      </w:r>
      <w:r w:rsidRPr="00FB5612">
        <w:rPr>
          <w:sz w:val="32"/>
          <w:szCs w:val="32"/>
        </w:rPr>
        <w:t xml:space="preserve"> </w:t>
      </w:r>
      <w:r w:rsidRPr="00FB5612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3</w:t>
      </w:r>
      <w:r w:rsidRPr="00FB5612">
        <w:rPr>
          <w:sz w:val="32"/>
          <w:szCs w:val="32"/>
        </w:rPr>
        <w:t xml:space="preserve">  </w:t>
      </w:r>
      <w:r w:rsidRPr="00FB5612">
        <w:rPr>
          <w:b/>
          <w:sz w:val="28"/>
          <w:szCs w:val="28"/>
        </w:rPr>
        <w:t xml:space="preserve">"Перечень основных факторов риска возникновения        чрезвычайных ситуаций природного и техногенного характера"     </w:t>
      </w:r>
    </w:p>
    <w:p w:rsidR="00CC51E9" w:rsidRPr="00FB5612" w:rsidRDefault="00CC51E9" w:rsidP="00FB5612">
      <w:pPr>
        <w:pStyle w:val="ListParagraph"/>
        <w:numPr>
          <w:ilvl w:val="0"/>
          <w:numId w:val="3"/>
        </w:numPr>
        <w:rPr>
          <w:sz w:val="28"/>
          <w:szCs w:val="28"/>
        </w:rPr>
      </w:pPr>
    </w:p>
    <w:p w:rsidR="00CC51E9" w:rsidRDefault="00CC51E9" w:rsidP="00FB5612">
      <w:pPr>
        <w:pStyle w:val="ListParagraph"/>
        <w:keepNext/>
        <w:numPr>
          <w:ilvl w:val="0"/>
          <w:numId w:val="3"/>
        </w:numPr>
        <w:rPr>
          <w:b/>
          <w:sz w:val="28"/>
          <w:szCs w:val="28"/>
          <w:lang w:eastAsia="ru-RU"/>
        </w:rPr>
      </w:pPr>
      <w:r>
        <w:rPr>
          <w:lang w:eastAsia="ru-RU"/>
        </w:rPr>
        <w:t xml:space="preserve"> 4.   </w:t>
      </w:r>
      <w:r w:rsidRPr="00FB5612">
        <w:rPr>
          <w:b/>
          <w:sz w:val="28"/>
          <w:szCs w:val="28"/>
          <w:lang w:eastAsia="ru-RU"/>
        </w:rPr>
        <w:t>Графическая часть:</w:t>
      </w:r>
    </w:p>
    <w:p w:rsidR="00CC51E9" w:rsidRPr="00FB5612" w:rsidRDefault="00CC51E9" w:rsidP="00FB5612">
      <w:pPr>
        <w:pStyle w:val="ListParagraph"/>
        <w:keepNext/>
        <w:numPr>
          <w:ilvl w:val="0"/>
          <w:numId w:val="3"/>
        </w:numPr>
        <w:rPr>
          <w:b/>
          <w:sz w:val="28"/>
          <w:szCs w:val="28"/>
          <w:lang w:eastAsia="ru-RU"/>
        </w:rPr>
      </w:pPr>
    </w:p>
    <w:p w:rsidR="00CC51E9" w:rsidRPr="009D4358" w:rsidRDefault="00CC51E9" w:rsidP="00382984">
      <w:pPr>
        <w:pStyle w:val="ListParagraph"/>
        <w:keepNext/>
        <w:ind w:left="426"/>
        <w:jc w:val="both"/>
        <w:rPr>
          <w:b/>
          <w:i/>
          <w:color w:val="000000"/>
          <w:sz w:val="28"/>
          <w:szCs w:val="28"/>
        </w:rPr>
      </w:pPr>
      <w:r w:rsidRPr="009D4358">
        <w:rPr>
          <w:b/>
          <w:i/>
          <w:color w:val="000000"/>
          <w:sz w:val="28"/>
          <w:szCs w:val="28"/>
          <w:lang w:eastAsia="ru-RU"/>
        </w:rPr>
        <w:t xml:space="preserve">- Схема современного использования территории </w:t>
      </w:r>
      <w:r>
        <w:rPr>
          <w:b/>
          <w:i/>
          <w:color w:val="000000"/>
          <w:sz w:val="28"/>
          <w:szCs w:val="28"/>
        </w:rPr>
        <w:t>Ольгов</w:t>
      </w:r>
      <w:r w:rsidRPr="009D4358">
        <w:rPr>
          <w:b/>
          <w:i/>
          <w:color w:val="000000"/>
          <w:sz w:val="28"/>
          <w:szCs w:val="28"/>
        </w:rPr>
        <w:t xml:space="preserve">ского                                                                              </w:t>
      </w:r>
      <w:r w:rsidRPr="009D4358">
        <w:rPr>
          <w:b/>
          <w:i/>
          <w:color w:val="000000"/>
        </w:rPr>
        <w:t xml:space="preserve">     </w:t>
      </w:r>
      <w:r w:rsidRPr="009D4358">
        <w:rPr>
          <w:b/>
          <w:i/>
          <w:color w:val="000000"/>
          <w:sz w:val="28"/>
          <w:szCs w:val="28"/>
        </w:rPr>
        <w:t>сельсовета.</w:t>
      </w:r>
    </w:p>
    <w:p w:rsidR="00CC51E9" w:rsidRPr="00B05556" w:rsidRDefault="00CC51E9" w:rsidP="00551759">
      <w:pPr>
        <w:pStyle w:val="ListParagraph"/>
        <w:keepNext/>
        <w:ind w:left="851"/>
        <w:jc w:val="both"/>
        <w:rPr>
          <w:color w:val="000000"/>
          <w:u w:val="single"/>
        </w:rPr>
      </w:pPr>
      <w:r>
        <w:rPr>
          <w:i/>
        </w:rPr>
        <w:t xml:space="preserve">  </w:t>
      </w:r>
      <w:r w:rsidRPr="00B05556">
        <w:rPr>
          <w:i/>
          <w:u w:val="single"/>
        </w:rPr>
        <w:t>Отображаются:</w:t>
      </w:r>
    </w:p>
    <w:p w:rsidR="00CC51E9" w:rsidRDefault="00CC51E9" w:rsidP="00551759">
      <w:pPr>
        <w:pStyle w:val="ListParagraph"/>
        <w:keepNext/>
        <w:ind w:left="851"/>
        <w:jc w:val="both"/>
        <w:rPr>
          <w:i/>
          <w:color w:val="000000"/>
        </w:rPr>
      </w:pPr>
      <w:r>
        <w:rPr>
          <w:i/>
          <w:color w:val="000000"/>
        </w:rPr>
        <w:t xml:space="preserve"> а) существующее состояние территории, отображение земель по категориям, существующее размещение капитального строительства, определяются свободные участки под дальнейшее развитие;</w:t>
      </w:r>
    </w:p>
    <w:p w:rsidR="00CC51E9" w:rsidRDefault="00CC51E9" w:rsidP="00551759">
      <w:pPr>
        <w:pStyle w:val="ListParagraph"/>
        <w:keepNext/>
        <w:ind w:left="851"/>
        <w:jc w:val="both"/>
        <w:rPr>
          <w:i/>
          <w:color w:val="000000"/>
        </w:rPr>
      </w:pPr>
      <w:r>
        <w:rPr>
          <w:i/>
          <w:color w:val="000000"/>
        </w:rPr>
        <w:t xml:space="preserve"> б) местоположение существующих и строящихся объектов местного значения поселения, относящихся к следующим объектам:</w:t>
      </w:r>
    </w:p>
    <w:p w:rsidR="00CC51E9" w:rsidRDefault="00CC51E9" w:rsidP="00551759">
      <w:pPr>
        <w:pStyle w:val="ListParagraph"/>
        <w:keepNext/>
        <w:ind w:left="851"/>
        <w:jc w:val="both"/>
        <w:rPr>
          <w:i/>
          <w:color w:val="000000"/>
        </w:rPr>
      </w:pPr>
      <w:r>
        <w:rPr>
          <w:i/>
          <w:color w:val="000000"/>
        </w:rPr>
        <w:t>-  электро-, тепло--, газо-, и водоснабжение населения, водоотведение;</w:t>
      </w:r>
    </w:p>
    <w:p w:rsidR="00CC51E9" w:rsidRDefault="00CC51E9" w:rsidP="00551759">
      <w:pPr>
        <w:pStyle w:val="ListParagraph"/>
        <w:keepNext/>
        <w:ind w:left="851"/>
        <w:jc w:val="both"/>
        <w:rPr>
          <w:i/>
          <w:color w:val="000000"/>
        </w:rPr>
      </w:pPr>
      <w:r>
        <w:rPr>
          <w:i/>
          <w:color w:val="000000"/>
        </w:rPr>
        <w:t>-  автомобильные дороги;</w:t>
      </w:r>
    </w:p>
    <w:p w:rsidR="00CC51E9" w:rsidRDefault="00CC51E9" w:rsidP="00551759">
      <w:pPr>
        <w:pStyle w:val="ListParagraph"/>
        <w:keepNext/>
        <w:ind w:left="851"/>
        <w:jc w:val="both"/>
        <w:rPr>
          <w:i/>
          <w:color w:val="000000"/>
        </w:rPr>
      </w:pPr>
      <w:r w:rsidRPr="00AB2AE2">
        <w:rPr>
          <w:i/>
          <w:color w:val="000000"/>
        </w:rPr>
        <w:t xml:space="preserve">- физическая культура и массовый спорт, образование, здравоохранение, </w:t>
      </w:r>
      <w:r>
        <w:rPr>
          <w:i/>
          <w:color w:val="000000"/>
        </w:rPr>
        <w:t>утилизация    и переработка бытовых и промышленных отходов;</w:t>
      </w:r>
    </w:p>
    <w:p w:rsidR="00CC51E9" w:rsidRPr="008C69F7" w:rsidRDefault="00CC51E9" w:rsidP="00551759">
      <w:pPr>
        <w:pStyle w:val="ListParagraph"/>
        <w:keepNext/>
        <w:ind w:left="851"/>
        <w:jc w:val="both"/>
        <w:rPr>
          <w:i/>
          <w:color w:val="000000"/>
        </w:rPr>
      </w:pPr>
      <w:r>
        <w:rPr>
          <w:i/>
          <w:color w:val="000000"/>
        </w:rPr>
        <w:t>-  иные области, относящиеся к вопросам местного значения.</w:t>
      </w:r>
    </w:p>
    <w:p w:rsidR="00CC51E9" w:rsidRPr="00FB5612" w:rsidRDefault="00CC51E9" w:rsidP="00FB5612">
      <w:pPr>
        <w:pStyle w:val="ListParagraph"/>
        <w:keepNext/>
        <w:numPr>
          <w:ilvl w:val="0"/>
          <w:numId w:val="3"/>
        </w:numPr>
        <w:jc w:val="both"/>
        <w:rPr>
          <w:color w:val="000000"/>
          <w:sz w:val="28"/>
          <w:szCs w:val="28"/>
        </w:rPr>
      </w:pPr>
    </w:p>
    <w:p w:rsidR="00CC51E9" w:rsidRPr="009D4358" w:rsidRDefault="00CC51E9" w:rsidP="00FB5612">
      <w:pPr>
        <w:pStyle w:val="ListParagraph"/>
        <w:keepNext/>
        <w:numPr>
          <w:ilvl w:val="0"/>
          <w:numId w:val="3"/>
        </w:numPr>
        <w:jc w:val="both"/>
        <w:rPr>
          <w:b/>
          <w:i/>
          <w:color w:val="000000"/>
          <w:sz w:val="28"/>
          <w:szCs w:val="28"/>
        </w:rPr>
      </w:pPr>
      <w:r w:rsidRPr="00FB5612">
        <w:rPr>
          <w:b/>
          <w:sz w:val="28"/>
          <w:szCs w:val="28"/>
          <w:lang w:eastAsia="ru-RU"/>
        </w:rPr>
        <w:t xml:space="preserve"> </w:t>
      </w:r>
      <w:r w:rsidRPr="009D4358">
        <w:rPr>
          <w:b/>
          <w:i/>
          <w:sz w:val="28"/>
          <w:szCs w:val="28"/>
          <w:lang w:eastAsia="ru-RU"/>
        </w:rPr>
        <w:t xml:space="preserve">- </w:t>
      </w:r>
      <w:r w:rsidRPr="009D4358">
        <w:rPr>
          <w:b/>
          <w:i/>
          <w:color w:val="000000"/>
          <w:sz w:val="28"/>
          <w:szCs w:val="28"/>
          <w:lang w:eastAsia="ru-RU"/>
        </w:rPr>
        <w:t xml:space="preserve">Схема анализа комплексного развития  территории и размещения объектов местного значения с учетом ограничений использования территории </w:t>
      </w:r>
      <w:r>
        <w:rPr>
          <w:b/>
          <w:i/>
          <w:color w:val="000000"/>
          <w:sz w:val="28"/>
          <w:szCs w:val="28"/>
        </w:rPr>
        <w:t>Ольгов</w:t>
      </w:r>
      <w:r w:rsidRPr="009D4358">
        <w:rPr>
          <w:b/>
          <w:i/>
          <w:color w:val="000000"/>
          <w:sz w:val="28"/>
          <w:szCs w:val="28"/>
        </w:rPr>
        <w:t>ского  сельсовета.</w:t>
      </w:r>
    </w:p>
    <w:p w:rsidR="00CC51E9" w:rsidRPr="00B05556" w:rsidRDefault="00CC51E9" w:rsidP="001A279E">
      <w:pPr>
        <w:pStyle w:val="ListParagraph"/>
        <w:numPr>
          <w:ilvl w:val="0"/>
          <w:numId w:val="3"/>
        </w:numPr>
        <w:rPr>
          <w:i/>
          <w:u w:val="single"/>
        </w:rPr>
      </w:pPr>
      <w:r>
        <w:rPr>
          <w:i/>
        </w:rPr>
        <w:t xml:space="preserve">         </w:t>
      </w:r>
      <w:r w:rsidRPr="00B05556">
        <w:rPr>
          <w:i/>
          <w:u w:val="single"/>
        </w:rPr>
        <w:t>Отображаются:</w:t>
      </w:r>
    </w:p>
    <w:p w:rsidR="00CC51E9" w:rsidRPr="001A279E" w:rsidRDefault="00CC51E9" w:rsidP="00551759">
      <w:pPr>
        <w:pStyle w:val="ListParagraph"/>
        <w:numPr>
          <w:ilvl w:val="0"/>
          <w:numId w:val="3"/>
        </w:numPr>
        <w:ind w:left="851" w:firstLine="0"/>
        <w:jc w:val="both"/>
        <w:rPr>
          <w:i/>
        </w:rPr>
      </w:pPr>
      <w:r w:rsidRPr="001A279E">
        <w:rPr>
          <w:i/>
        </w:rPr>
        <w:t>а) ограничения, утверждаемые в составе схем территориального планирования РФ, схем территориального планирования Курской области, схем территориального планирования муниципального района, в том числе границы территории объектов культурного наследия (с разбивкой их на категории охраны), границы зон с особыми условиями использования территории (санитарно-защитные, водоохранные,</w:t>
      </w:r>
      <w:r>
        <w:rPr>
          <w:i/>
        </w:rPr>
        <w:t xml:space="preserve"> прибрежные защитные полосы,</w:t>
      </w:r>
      <w:r w:rsidRPr="001A279E">
        <w:rPr>
          <w:i/>
        </w:rPr>
        <w:t xml:space="preserve"> охраны источников питьевого водоснабжения и др.), границы зон негативного воздействия объектов местного значения, в случае размещения таких объектов;</w:t>
      </w:r>
    </w:p>
    <w:p w:rsidR="00CC51E9" w:rsidRPr="001A279E" w:rsidRDefault="00CC51E9" w:rsidP="00551759">
      <w:pPr>
        <w:pStyle w:val="ListParagraph"/>
        <w:numPr>
          <w:ilvl w:val="0"/>
          <w:numId w:val="3"/>
        </w:numPr>
        <w:ind w:left="851" w:firstLine="0"/>
        <w:jc w:val="both"/>
        <w:rPr>
          <w:i/>
        </w:rPr>
      </w:pPr>
      <w:r w:rsidRPr="001A279E">
        <w:rPr>
          <w:i/>
        </w:rPr>
        <w:t>б) функциональное назначение территорий и интенсивность их использования, обозначаются границы зон, в пределах которых новое строительство запрещено или должны выполняться требования нормативных документов, направленные на соблюдение принципов и правил хозяйственного освоения сейсмически опасных, подтапливаемых, оползнеопасных, закарстованных, подверженных эрозии территорий и территорий с техногенными грунтами повышенной сжимаемости, участков русел рек и других водоемов, подлежащих регулированию, очистке, дноуглублению, заключению в трубы;</w:t>
      </w:r>
    </w:p>
    <w:p w:rsidR="00CC51E9" w:rsidRDefault="00CC51E9" w:rsidP="00FB5612">
      <w:pPr>
        <w:pStyle w:val="ListParagraph"/>
        <w:keepNext/>
        <w:numPr>
          <w:ilvl w:val="0"/>
          <w:numId w:val="3"/>
        </w:numPr>
        <w:jc w:val="both"/>
        <w:rPr>
          <w:color w:val="000000"/>
          <w:sz w:val="28"/>
          <w:szCs w:val="28"/>
        </w:rPr>
      </w:pPr>
    </w:p>
    <w:p w:rsidR="00CC51E9" w:rsidRPr="009D4358" w:rsidRDefault="00CC51E9" w:rsidP="00FB5612">
      <w:pPr>
        <w:pStyle w:val="ListParagraph"/>
        <w:keepNext/>
        <w:numPr>
          <w:ilvl w:val="0"/>
          <w:numId w:val="3"/>
        </w:numPr>
        <w:jc w:val="both"/>
        <w:rPr>
          <w:b/>
          <w:i/>
          <w:color w:val="000000"/>
          <w:sz w:val="28"/>
          <w:szCs w:val="28"/>
        </w:rPr>
      </w:pPr>
      <w:r w:rsidRPr="009D4358">
        <w:rPr>
          <w:b/>
          <w:i/>
          <w:color w:val="000000"/>
          <w:sz w:val="28"/>
          <w:szCs w:val="28"/>
          <w:lang w:eastAsia="ru-RU"/>
        </w:rPr>
        <w:t xml:space="preserve">- Схема транспортной, инженерной инфраструктур и инженерного благоустройства территории </w:t>
      </w:r>
      <w:r>
        <w:rPr>
          <w:b/>
          <w:i/>
          <w:color w:val="000000"/>
          <w:sz w:val="28"/>
          <w:szCs w:val="28"/>
        </w:rPr>
        <w:t>Ольгов</w:t>
      </w:r>
      <w:r w:rsidRPr="009D4358">
        <w:rPr>
          <w:b/>
          <w:i/>
          <w:color w:val="000000"/>
          <w:sz w:val="28"/>
          <w:szCs w:val="28"/>
        </w:rPr>
        <w:t>ского  сельсовета.</w:t>
      </w:r>
    </w:p>
    <w:p w:rsidR="00CC51E9" w:rsidRPr="00B05556" w:rsidRDefault="00CC51E9" w:rsidP="00FB5612">
      <w:pPr>
        <w:pStyle w:val="ListParagraph"/>
        <w:keepNext/>
        <w:numPr>
          <w:ilvl w:val="0"/>
          <w:numId w:val="3"/>
        </w:numPr>
        <w:jc w:val="both"/>
        <w:rPr>
          <w:color w:val="000000"/>
          <w:sz w:val="28"/>
          <w:szCs w:val="28"/>
          <w:u w:val="single"/>
        </w:rPr>
      </w:pPr>
      <w:r>
        <w:rPr>
          <w:i/>
        </w:rPr>
        <w:t xml:space="preserve">          </w:t>
      </w:r>
      <w:r w:rsidRPr="00B05556">
        <w:rPr>
          <w:i/>
          <w:u w:val="single"/>
        </w:rPr>
        <w:t>Отображаются:</w:t>
      </w:r>
    </w:p>
    <w:p w:rsidR="00CC51E9" w:rsidRPr="00E53537" w:rsidRDefault="00CC51E9" w:rsidP="00E53537">
      <w:pPr>
        <w:pStyle w:val="ListParagraph"/>
        <w:numPr>
          <w:ilvl w:val="0"/>
          <w:numId w:val="3"/>
        </w:numPr>
        <w:ind w:left="851"/>
        <w:jc w:val="both"/>
        <w:rPr>
          <w:i/>
        </w:rPr>
      </w:pPr>
      <w:r>
        <w:rPr>
          <w:i/>
        </w:rPr>
        <w:t>а)</w:t>
      </w:r>
      <w:r w:rsidRPr="00E53537">
        <w:rPr>
          <w:i/>
        </w:rPr>
        <w:t xml:space="preserve"> сохраняемые и проектируемые территории и сооружения внешнего транспорта, железнодорожные пути и станции, мосты, путепроводы, трубопроводы и др., классификация улично-дорожной сети, линии общественного транспорта, размещение сооружений и устройств для хранения и обслуживания транспортных средств, иные сооружения транспортной инфраструктуры, границы зон негативного воздействия, планируемых к размещению объе</w:t>
      </w:r>
      <w:r>
        <w:rPr>
          <w:i/>
        </w:rPr>
        <w:t>ктов транспортной инфраструктур;</w:t>
      </w:r>
    </w:p>
    <w:p w:rsidR="00CC51E9" w:rsidRDefault="00CC51E9" w:rsidP="00E53537">
      <w:pPr>
        <w:pStyle w:val="ListParagraph"/>
        <w:numPr>
          <w:ilvl w:val="0"/>
          <w:numId w:val="3"/>
        </w:numPr>
        <w:ind w:left="851"/>
        <w:jc w:val="both"/>
        <w:rPr>
          <w:i/>
        </w:rPr>
      </w:pPr>
      <w:r>
        <w:rPr>
          <w:i/>
        </w:rPr>
        <w:t>а) у</w:t>
      </w:r>
      <w:r w:rsidRPr="00E53537">
        <w:rPr>
          <w:i/>
        </w:rPr>
        <w:t>станавливаются границы зон объектов капитального строительства местного значения – объектов электро-, тепло-, газо-, канализации и водоснабжения, гражданской обороны и пожарной безопасности в границах поселения с нане</w:t>
      </w:r>
      <w:r>
        <w:rPr>
          <w:i/>
        </w:rPr>
        <w:t>сением соответствующих объектов;</w:t>
      </w:r>
      <w:r w:rsidRPr="00E53537">
        <w:rPr>
          <w:i/>
        </w:rPr>
        <w:t xml:space="preserve"> </w:t>
      </w:r>
    </w:p>
    <w:p w:rsidR="00CC51E9" w:rsidRDefault="00CC51E9" w:rsidP="00E53537">
      <w:pPr>
        <w:pStyle w:val="ListParagraph"/>
        <w:numPr>
          <w:ilvl w:val="0"/>
          <w:numId w:val="3"/>
        </w:numPr>
        <w:ind w:left="851"/>
        <w:jc w:val="both"/>
        <w:rPr>
          <w:i/>
        </w:rPr>
      </w:pPr>
      <w:r>
        <w:rPr>
          <w:i/>
        </w:rPr>
        <w:t>б) о</w:t>
      </w:r>
      <w:r w:rsidRPr="00E53537">
        <w:rPr>
          <w:i/>
        </w:rPr>
        <w:t>тображаются границы земельных участков, которые предоставлены для размещения объектов и сетей инженерно-технического обеспечения федерального, регионального или местного значений, сохраняемые и проектируемые головные сооружения и магистральные сети инженерной инфраструктуры, осно</w:t>
      </w:r>
      <w:r>
        <w:rPr>
          <w:i/>
        </w:rPr>
        <w:t>вные объекты связи,</w:t>
      </w:r>
      <w:r w:rsidRPr="00E53537">
        <w:rPr>
          <w:i/>
        </w:rPr>
        <w:t xml:space="preserve"> гидротехнические сооружения, сооружения инженерной защиты от неблагоприятных природных факторов; мероприятии  по рекультивации нарушенных территорий, иные сооружения инженерной инфраструктур</w:t>
      </w:r>
      <w:r>
        <w:rPr>
          <w:i/>
        </w:rPr>
        <w:t>ы и благоустройства территорий;</w:t>
      </w:r>
    </w:p>
    <w:p w:rsidR="00CC51E9" w:rsidRDefault="00CC51E9" w:rsidP="00E53537">
      <w:pPr>
        <w:pStyle w:val="ListParagraph"/>
        <w:numPr>
          <w:ilvl w:val="0"/>
          <w:numId w:val="3"/>
        </w:numPr>
        <w:ind w:left="851"/>
        <w:jc w:val="both"/>
        <w:rPr>
          <w:i/>
        </w:rPr>
      </w:pPr>
    </w:p>
    <w:p w:rsidR="00CC51E9" w:rsidRPr="001B6895" w:rsidRDefault="00CC51E9" w:rsidP="005A53FC">
      <w:pPr>
        <w:pStyle w:val="ListParagraph"/>
        <w:keepNext/>
        <w:numPr>
          <w:ilvl w:val="0"/>
          <w:numId w:val="3"/>
        </w:numPr>
        <w:spacing w:after="0"/>
        <w:ind w:left="357" w:hanging="357"/>
        <w:jc w:val="both"/>
        <w:rPr>
          <w:b/>
          <w:i/>
          <w:sz w:val="28"/>
          <w:szCs w:val="28"/>
          <w:lang w:eastAsia="ru-RU"/>
        </w:rPr>
      </w:pPr>
      <w:r w:rsidRPr="009D4358">
        <w:rPr>
          <w:b/>
          <w:i/>
          <w:color w:val="000000"/>
          <w:sz w:val="28"/>
          <w:szCs w:val="28"/>
          <w:lang w:eastAsia="ru-RU"/>
        </w:rPr>
        <w:t xml:space="preserve">- Схема  территорий, подверженных риску возникновения чрезвычайных </w:t>
      </w:r>
      <w:r w:rsidRPr="009D4358">
        <w:rPr>
          <w:b/>
          <w:i/>
          <w:sz w:val="28"/>
          <w:szCs w:val="28"/>
        </w:rPr>
        <w:t>ситуаций природного и техногенного характер</w:t>
      </w:r>
      <w:r>
        <w:rPr>
          <w:b/>
          <w:i/>
          <w:sz w:val="28"/>
          <w:szCs w:val="28"/>
        </w:rPr>
        <w:t>а</w:t>
      </w:r>
      <w:r w:rsidRPr="004E7C65">
        <w:rPr>
          <w:b/>
          <w:i/>
          <w:color w:val="000000"/>
          <w:sz w:val="28"/>
          <w:szCs w:val="28"/>
        </w:rPr>
        <w:t xml:space="preserve"> </w:t>
      </w:r>
      <w:r w:rsidRPr="009578BC">
        <w:rPr>
          <w:b/>
          <w:i/>
          <w:color w:val="000000"/>
          <w:sz w:val="28"/>
          <w:szCs w:val="28"/>
        </w:rPr>
        <w:t>на</w:t>
      </w:r>
      <w:r w:rsidRPr="009578BC">
        <w:rPr>
          <w:b/>
          <w:i/>
          <w:color w:val="000000"/>
          <w:sz w:val="28"/>
          <w:szCs w:val="28"/>
          <w:lang w:eastAsia="ru-RU"/>
        </w:rPr>
        <w:t xml:space="preserve"> территории </w:t>
      </w:r>
      <w:r>
        <w:rPr>
          <w:b/>
          <w:i/>
          <w:color w:val="000000"/>
          <w:sz w:val="28"/>
          <w:szCs w:val="28"/>
          <w:lang w:eastAsia="ru-RU"/>
        </w:rPr>
        <w:t>Ольгов</w:t>
      </w:r>
      <w:r w:rsidRPr="009578BC">
        <w:rPr>
          <w:b/>
          <w:i/>
          <w:color w:val="000000"/>
          <w:sz w:val="28"/>
          <w:szCs w:val="28"/>
        </w:rPr>
        <w:t>ского  сельсовета.</w:t>
      </w:r>
    </w:p>
    <w:p w:rsidR="00CC51E9" w:rsidRPr="001B6895" w:rsidRDefault="00CC51E9" w:rsidP="001B6895">
      <w:pPr>
        <w:pStyle w:val="ListParagraph"/>
        <w:keepNext/>
        <w:numPr>
          <w:ilvl w:val="0"/>
          <w:numId w:val="3"/>
        </w:numPr>
        <w:spacing w:before="240"/>
        <w:rPr>
          <w:i/>
        </w:rPr>
      </w:pPr>
      <w:r w:rsidRPr="00C16476">
        <w:rPr>
          <w:i/>
          <w:u w:val="single"/>
        </w:rPr>
        <w:t>Отображаются :</w:t>
      </w:r>
    </w:p>
    <w:p w:rsidR="00CC51E9" w:rsidRPr="00565763" w:rsidRDefault="00CC51E9" w:rsidP="001B6895">
      <w:pPr>
        <w:pStyle w:val="ListParagraph"/>
        <w:keepNext/>
        <w:numPr>
          <w:ilvl w:val="0"/>
          <w:numId w:val="3"/>
        </w:numPr>
        <w:spacing w:before="240"/>
        <w:ind w:left="357" w:hanging="357"/>
        <w:rPr>
          <w:i/>
          <w:u w:val="single"/>
        </w:rPr>
      </w:pPr>
      <w:r w:rsidRPr="00565763">
        <w:rPr>
          <w:i/>
        </w:rPr>
        <w:t xml:space="preserve"> а) границы предусмотренных СНиП 2.01-51-90 зон возможной опасности и загородной зоны;</w:t>
      </w:r>
    </w:p>
    <w:p w:rsidR="00CC51E9" w:rsidRPr="00B05556" w:rsidRDefault="00CC51E9" w:rsidP="005A53FC">
      <w:pPr>
        <w:pStyle w:val="ListParagraph"/>
        <w:keepNext/>
        <w:numPr>
          <w:ilvl w:val="0"/>
          <w:numId w:val="3"/>
        </w:numPr>
        <w:rPr>
          <w:i/>
        </w:rPr>
      </w:pPr>
      <w:r w:rsidRPr="00B05556">
        <w:rPr>
          <w:i/>
        </w:rPr>
        <w:t>б) зоны действия поражающих факторов при максимальных по последствиям авариях на потенциально опасных объектах и транспортных коммуникациях; воздействия поражающих факторов ЧС природного и биолого-социального характера;</w:t>
      </w:r>
    </w:p>
    <w:p w:rsidR="00CC51E9" w:rsidRPr="00B05556" w:rsidRDefault="00CC51E9" w:rsidP="005A53FC">
      <w:pPr>
        <w:pStyle w:val="ListParagraph"/>
        <w:numPr>
          <w:ilvl w:val="0"/>
          <w:numId w:val="3"/>
        </w:numPr>
        <w:rPr>
          <w:i/>
        </w:rPr>
      </w:pPr>
      <w:r w:rsidRPr="00B05556">
        <w:rPr>
          <w:i/>
        </w:rPr>
        <w:t>в) территории, отнесенные по степени опасности ЧС техногенного и природного характера к зонам неприемлемого риска, жесткого контроля и приемлемого риска.</w:t>
      </w:r>
    </w:p>
    <w:p w:rsidR="00CC51E9" w:rsidRPr="00B05556" w:rsidRDefault="00CC51E9" w:rsidP="005A53FC">
      <w:pPr>
        <w:pStyle w:val="FORMATTEXT"/>
        <w:numPr>
          <w:ilvl w:val="0"/>
          <w:numId w:val="3"/>
        </w:numPr>
        <w:spacing w:line="276" w:lineRule="auto"/>
        <w:rPr>
          <w:i/>
        </w:rPr>
      </w:pPr>
      <w:r w:rsidRPr="00B05556">
        <w:rPr>
          <w:i/>
        </w:rPr>
        <w:t>г) указываются объекты инженерной защиты территорий от затопления и подтопления (в соответствии с требованиями СНиП 2.06.15-85), опасных геологических процессов (в соответствии с требованиями СНиП 2.01.15-90, СП 14.13330.2011 и СНиП 2.01.09-91) с обозначением берегоукрепительных сооружений, подсыпных (намывных) территорий, дамб обвалования прибрежных участков, дренажной сети, контрфорсных укрепительных сооружений, систем штольного дренажа или террасирования участков для защиты оползневых склонов, нагорных и водоотводных каналов на участках холмистого рельефа и т.д.</w:t>
      </w:r>
    </w:p>
    <w:p w:rsidR="00CC51E9" w:rsidRPr="00B05556" w:rsidRDefault="00CC51E9" w:rsidP="005A53FC">
      <w:pPr>
        <w:pStyle w:val="ListParagraph"/>
        <w:numPr>
          <w:ilvl w:val="0"/>
          <w:numId w:val="3"/>
        </w:numPr>
        <w:rPr>
          <w:i/>
          <w:color w:val="FF0000"/>
        </w:rPr>
      </w:pPr>
      <w:r w:rsidRPr="00B05556">
        <w:rPr>
          <w:i/>
        </w:rPr>
        <w:t>д) указываются направления эвакуации населения при ЧС природного и техногенного характера.</w:t>
      </w:r>
      <w:r w:rsidRPr="00B05556">
        <w:rPr>
          <w:i/>
          <w:color w:val="FF0000"/>
        </w:rPr>
        <w:t xml:space="preserve">     </w:t>
      </w:r>
    </w:p>
    <w:p w:rsidR="00CC51E9" w:rsidRPr="00B05556" w:rsidRDefault="00CC51E9" w:rsidP="005A53FC">
      <w:pPr>
        <w:pStyle w:val="ListParagraph"/>
        <w:keepNext/>
        <w:numPr>
          <w:ilvl w:val="0"/>
          <w:numId w:val="3"/>
        </w:numPr>
        <w:spacing w:after="0"/>
        <w:ind w:left="357" w:hanging="357"/>
        <w:jc w:val="both"/>
        <w:rPr>
          <w:sz w:val="28"/>
          <w:szCs w:val="28"/>
          <w:lang w:eastAsia="ru-RU"/>
        </w:rPr>
      </w:pPr>
    </w:p>
    <w:p w:rsidR="00CC51E9" w:rsidRPr="00B05556" w:rsidRDefault="00CC51E9" w:rsidP="00B05556">
      <w:pPr>
        <w:keepNext/>
        <w:jc w:val="both"/>
        <w:rPr>
          <w:sz w:val="28"/>
          <w:szCs w:val="28"/>
          <w:lang w:eastAsia="ru-RU"/>
        </w:rPr>
      </w:pPr>
    </w:p>
    <w:p w:rsidR="00CC51E9" w:rsidRPr="00B46838" w:rsidRDefault="00CC51E9" w:rsidP="00FB5612">
      <w:pPr>
        <w:pStyle w:val="Heading1"/>
        <w:keepLines w:val="0"/>
        <w:pageBreakBefore/>
        <w:numPr>
          <w:ilvl w:val="0"/>
          <w:numId w:val="3"/>
        </w:numPr>
        <w:tabs>
          <w:tab w:val="left" w:pos="0"/>
        </w:tabs>
        <w:suppressAutoHyphens/>
        <w:spacing w:before="0" w:line="360" w:lineRule="auto"/>
        <w:ind w:left="0" w:firstLine="0"/>
        <w:jc w:val="center"/>
        <w:rPr>
          <w:rFonts w:ascii="Times New Roman" w:hAnsi="Times New Roman"/>
          <w:color w:val="auto"/>
          <w:sz w:val="30"/>
          <w:szCs w:val="30"/>
        </w:rPr>
      </w:pPr>
      <w:bookmarkStart w:id="1" w:name="_Toc268263724"/>
      <w:bookmarkStart w:id="2" w:name="_Toc298142855"/>
      <w:bookmarkStart w:id="3" w:name="_Toc336507770"/>
      <w:r w:rsidRPr="00B46838">
        <w:rPr>
          <w:rFonts w:ascii="Times New Roman" w:hAnsi="Times New Roman"/>
          <w:color w:val="auto"/>
          <w:sz w:val="30"/>
          <w:szCs w:val="30"/>
        </w:rPr>
        <w:t>ВВЕДЕНИЕ</w:t>
      </w:r>
      <w:bookmarkEnd w:id="1"/>
      <w:bookmarkEnd w:id="2"/>
      <w:bookmarkEnd w:id="3"/>
    </w:p>
    <w:p w:rsidR="00CC51E9" w:rsidRDefault="00CC51E9" w:rsidP="00FB5612">
      <w:pPr>
        <w:keepNext/>
        <w:spacing w:after="0" w:line="360" w:lineRule="auto"/>
        <w:ind w:firstLine="851"/>
        <w:jc w:val="both"/>
      </w:pPr>
    </w:p>
    <w:p w:rsidR="00CC51E9" w:rsidRDefault="00CC51E9" w:rsidP="00FB5612">
      <w:pPr>
        <w:keepNext/>
        <w:spacing w:after="0" w:line="360" w:lineRule="auto"/>
        <w:ind w:firstLine="851"/>
        <w:jc w:val="both"/>
        <w:rPr>
          <w:bCs/>
        </w:rPr>
      </w:pPr>
      <w:r>
        <w:t xml:space="preserve">Разработка проекта генерального плана </w:t>
      </w:r>
      <w:r>
        <w:rPr>
          <w:b/>
        </w:rPr>
        <w:t>Ольгов</w:t>
      </w:r>
      <w:r w:rsidRPr="00B46838">
        <w:rPr>
          <w:b/>
        </w:rPr>
        <w:t>ского сельсовета</w:t>
      </w:r>
      <w:r>
        <w:t xml:space="preserve"> Курского района Курской области (далее генеральный план) осуществлена </w:t>
      </w:r>
      <w:r w:rsidRPr="00B46838">
        <w:rPr>
          <w:b/>
        </w:rPr>
        <w:t xml:space="preserve">ОБУ «Курскгражданпроект» </w:t>
      </w:r>
      <w:r>
        <w:t>в соответствии с договором</w:t>
      </w:r>
      <w:r w:rsidRPr="0087250C">
        <w:rPr>
          <w:color w:val="000000"/>
          <w:kern w:val="1"/>
          <w:lang w:eastAsia="ru-RU"/>
        </w:rPr>
        <w:t xml:space="preserve"> </w:t>
      </w:r>
      <w:r w:rsidRPr="00E37AB7">
        <w:rPr>
          <w:color w:val="000000"/>
          <w:kern w:val="1"/>
          <w:lang w:eastAsia="ru-RU"/>
        </w:rPr>
        <w:t xml:space="preserve">проект разработан в соответствии с </w:t>
      </w:r>
      <w:r>
        <w:rPr>
          <w:color w:val="000000"/>
          <w:kern w:val="1"/>
          <w:lang w:eastAsia="ru-RU"/>
        </w:rPr>
        <w:t>договорами</w:t>
      </w:r>
      <w:r w:rsidRPr="00E37AB7">
        <w:rPr>
          <w:color w:val="000000"/>
          <w:kern w:val="1"/>
          <w:lang w:eastAsia="ru-RU"/>
        </w:rPr>
        <w:t xml:space="preserve"> </w:t>
      </w:r>
      <w:r w:rsidRPr="002C0EB1">
        <w:t>№</w:t>
      </w:r>
      <w:r>
        <w:t xml:space="preserve"> </w:t>
      </w:r>
      <w:r w:rsidRPr="00425FD1">
        <w:rPr>
          <w:b/>
        </w:rPr>
        <w:t>512/692</w:t>
      </w:r>
      <w:r w:rsidRPr="00387F92">
        <w:t xml:space="preserve"> от 23.05.2014</w:t>
      </w:r>
      <w:r w:rsidRPr="00364701">
        <w:rPr>
          <w:color w:val="FF0000"/>
        </w:rPr>
        <w:t xml:space="preserve"> </w:t>
      </w:r>
      <w:r w:rsidRPr="002C0EB1">
        <w:t>г</w:t>
      </w:r>
      <w:r>
        <w:t xml:space="preserve">. </w:t>
      </w:r>
      <w:r>
        <w:rPr>
          <w:bCs/>
        </w:rPr>
        <w:t>Заказчиком выступает</w:t>
      </w:r>
      <w:r>
        <w:t xml:space="preserve"> </w:t>
      </w:r>
      <w:r w:rsidRPr="00B46838">
        <w:rPr>
          <w:b/>
        </w:rPr>
        <w:t>Администрация</w:t>
      </w:r>
      <w:r w:rsidRPr="00B46838">
        <w:rPr>
          <w:b/>
          <w:color w:val="C0504D"/>
        </w:rPr>
        <w:t xml:space="preserve"> </w:t>
      </w:r>
      <w:r>
        <w:rPr>
          <w:b/>
        </w:rPr>
        <w:t>Ольговского сельсовета Коренев</w:t>
      </w:r>
      <w:r w:rsidRPr="00B46838">
        <w:rPr>
          <w:b/>
        </w:rPr>
        <w:t>ского района Курской области</w:t>
      </w:r>
      <w:r w:rsidRPr="00B46838">
        <w:rPr>
          <w:b/>
          <w:bCs/>
        </w:rPr>
        <w:t>.</w:t>
      </w:r>
      <w:r>
        <w:rPr>
          <w:bCs/>
        </w:rPr>
        <w:t xml:space="preserve"> </w:t>
      </w:r>
    </w:p>
    <w:p w:rsidR="00CC51E9" w:rsidRPr="00C25FBB" w:rsidRDefault="00CC51E9" w:rsidP="00FB5612">
      <w:pPr>
        <w:keepNext/>
        <w:keepLines/>
        <w:spacing w:after="0" w:line="360" w:lineRule="auto"/>
        <w:ind w:firstLine="851"/>
        <w:jc w:val="both"/>
      </w:pPr>
      <w:r w:rsidRPr="00535A11">
        <w:t>Настоящий Генеральный план вып</w:t>
      </w:r>
      <w:r>
        <w:t xml:space="preserve">олнен на основании существующей </w:t>
      </w:r>
      <w:r w:rsidRPr="00B46838">
        <w:rPr>
          <w:b/>
        </w:rPr>
        <w:t>«Схемы т</w:t>
      </w:r>
      <w:r>
        <w:rPr>
          <w:b/>
        </w:rPr>
        <w:t>ерриториального планирования Коренев</w:t>
      </w:r>
      <w:r w:rsidRPr="00B46838">
        <w:rPr>
          <w:b/>
        </w:rPr>
        <w:t>ского района Курской области</w:t>
      </w:r>
      <w:r w:rsidRPr="004C440F">
        <w:t>»</w:t>
      </w:r>
      <w:r w:rsidRPr="00AA5602">
        <w:rPr>
          <w:color w:val="000000"/>
        </w:rPr>
        <w:t xml:space="preserve"> разработанного </w:t>
      </w:r>
      <w:r w:rsidRPr="00B46838">
        <w:rPr>
          <w:b/>
          <w:color w:val="000000"/>
        </w:rPr>
        <w:t xml:space="preserve">ООО «Земресурс» г. Москва в </w:t>
      </w:r>
      <w:smartTag w:uri="urn:schemas-microsoft-com:office:smarttags" w:element="metricconverter">
        <w:smartTagPr>
          <w:attr w:name="ProductID" w:val="2012 г"/>
        </w:smartTagPr>
        <w:r w:rsidRPr="00B46838">
          <w:rPr>
            <w:b/>
            <w:color w:val="000000"/>
          </w:rPr>
          <w:t>2012 г</w:t>
        </w:r>
      </w:smartTag>
      <w:r w:rsidRPr="00B46838">
        <w:rPr>
          <w:b/>
          <w:color w:val="000000"/>
        </w:rPr>
        <w:t>.</w:t>
      </w:r>
      <w:r w:rsidRPr="00AA5602">
        <w:rPr>
          <w:color w:val="000000"/>
        </w:rPr>
        <w:t xml:space="preserve"> </w:t>
      </w:r>
    </w:p>
    <w:p w:rsidR="00CC51E9" w:rsidRPr="000812BE" w:rsidRDefault="00CC51E9" w:rsidP="00FB5612">
      <w:pPr>
        <w:keepNext/>
        <w:spacing w:after="0" w:line="360" w:lineRule="auto"/>
        <w:ind w:firstLine="851"/>
        <w:jc w:val="both"/>
      </w:pPr>
      <w:r w:rsidRPr="000812BE">
        <w:t xml:space="preserve">Проект генерального плана разработан в соответствии с </w:t>
      </w:r>
      <w:r w:rsidRPr="0085794D">
        <w:rPr>
          <w:b/>
        </w:rPr>
        <w:t xml:space="preserve">Градостроительным кодексом Российской Федерации, Методическими рекомендациями по разработке генеральных планов поселений и городских округов, техническим заданием муниципального образования, </w:t>
      </w:r>
      <w:r w:rsidRPr="0049257C">
        <w:rPr>
          <w:b/>
        </w:rPr>
        <w:t>Региональными нормативами градостроительного проектирования Курской области, утвержденные постановлением Администрации Курск</w:t>
      </w:r>
      <w:r>
        <w:rPr>
          <w:b/>
        </w:rPr>
        <w:t>ой области</w:t>
      </w:r>
      <w:r w:rsidRPr="0049257C">
        <w:rPr>
          <w:b/>
        </w:rPr>
        <w:t xml:space="preserve"> от 15.11.2011 г.</w:t>
      </w:r>
      <w:r>
        <w:rPr>
          <w:b/>
        </w:rPr>
        <w:t xml:space="preserve"> </w:t>
      </w:r>
      <w:r w:rsidRPr="0049257C">
        <w:rPr>
          <w:b/>
        </w:rPr>
        <w:t xml:space="preserve"> № 577-па</w:t>
      </w:r>
      <w:r>
        <w:rPr>
          <w:b/>
        </w:rPr>
        <w:t xml:space="preserve"> </w:t>
      </w:r>
      <w:r w:rsidRPr="005E2922">
        <w:t>(в редакции от 25.09.2012г. № 261-4-РС)</w:t>
      </w:r>
      <w:r>
        <w:rPr>
          <w:b/>
        </w:rPr>
        <w:t xml:space="preserve"> </w:t>
      </w:r>
      <w:r w:rsidRPr="000812BE">
        <w:t xml:space="preserve">, а также в соответствии с целями и задачами развития Курской области, сформулированными в документах государственного планирования социально-экономического развития Курской области и </w:t>
      </w:r>
      <w:r>
        <w:t>Курс</w:t>
      </w:r>
      <w:r w:rsidRPr="000812BE">
        <w:t>кого района:</w:t>
      </w:r>
    </w:p>
    <w:p w:rsidR="00CC51E9" w:rsidRPr="00B46838" w:rsidRDefault="00CC51E9" w:rsidP="00FB5612">
      <w:pPr>
        <w:keepNext/>
        <w:numPr>
          <w:ilvl w:val="1"/>
          <w:numId w:val="1"/>
        </w:numPr>
        <w:tabs>
          <w:tab w:val="left" w:pos="1134"/>
        </w:tabs>
        <w:suppressAutoHyphens/>
        <w:spacing w:after="0" w:line="360" w:lineRule="auto"/>
        <w:ind w:left="0" w:firstLine="851"/>
        <w:jc w:val="both"/>
        <w:rPr>
          <w:b/>
        </w:rPr>
      </w:pPr>
      <w:r w:rsidRPr="00B46838">
        <w:rPr>
          <w:b/>
        </w:rPr>
        <w:t>программа социально-экономического развития Курской области на 2011-2015 годы;</w:t>
      </w:r>
    </w:p>
    <w:p w:rsidR="00CC51E9" w:rsidRPr="00B46838" w:rsidRDefault="00CC51E9" w:rsidP="00FB5612">
      <w:pPr>
        <w:keepNext/>
        <w:numPr>
          <w:ilvl w:val="1"/>
          <w:numId w:val="1"/>
        </w:numPr>
        <w:tabs>
          <w:tab w:val="left" w:pos="1134"/>
        </w:tabs>
        <w:suppressAutoHyphens/>
        <w:spacing w:after="0" w:line="360" w:lineRule="auto"/>
        <w:ind w:left="0" w:firstLine="851"/>
        <w:jc w:val="both"/>
        <w:rPr>
          <w:b/>
        </w:rPr>
      </w:pPr>
      <w:r w:rsidRPr="00B46838">
        <w:rPr>
          <w:b/>
        </w:rPr>
        <w:t xml:space="preserve">стратегия социально-экономического развития Курской области до 2020 года; </w:t>
      </w:r>
    </w:p>
    <w:p w:rsidR="00CC51E9" w:rsidRPr="00B46838" w:rsidRDefault="00CC51E9" w:rsidP="00FB5612">
      <w:pPr>
        <w:keepNext/>
        <w:numPr>
          <w:ilvl w:val="1"/>
          <w:numId w:val="1"/>
        </w:numPr>
        <w:tabs>
          <w:tab w:val="left" w:pos="1134"/>
        </w:tabs>
        <w:suppressAutoHyphens/>
        <w:spacing w:after="0" w:line="360" w:lineRule="auto"/>
        <w:ind w:left="0" w:firstLine="851"/>
        <w:jc w:val="both"/>
        <w:rPr>
          <w:b/>
        </w:rPr>
      </w:pPr>
      <w:r w:rsidRPr="00B46838">
        <w:rPr>
          <w:b/>
        </w:rPr>
        <w:t>схема территориального планирования Курской области;</w:t>
      </w:r>
    </w:p>
    <w:p w:rsidR="00CC51E9" w:rsidRPr="00B46838" w:rsidRDefault="00CC51E9" w:rsidP="00FB5612">
      <w:pPr>
        <w:keepNext/>
        <w:numPr>
          <w:ilvl w:val="1"/>
          <w:numId w:val="1"/>
        </w:numPr>
        <w:tabs>
          <w:tab w:val="left" w:pos="1134"/>
        </w:tabs>
        <w:suppressAutoHyphens/>
        <w:spacing w:after="0" w:line="360" w:lineRule="auto"/>
        <w:ind w:left="0" w:firstLine="851"/>
        <w:jc w:val="both"/>
        <w:rPr>
          <w:b/>
        </w:rPr>
      </w:pPr>
      <w:r w:rsidRPr="00B46838">
        <w:rPr>
          <w:b/>
        </w:rPr>
        <w:t>схема территориального планирования</w:t>
      </w:r>
      <w:r>
        <w:rPr>
          <w:b/>
        </w:rPr>
        <w:t xml:space="preserve"> муниципального образования «Коренев</w:t>
      </w:r>
      <w:r w:rsidRPr="00B46838">
        <w:rPr>
          <w:b/>
        </w:rPr>
        <w:t>ский район» Курской области;</w:t>
      </w:r>
    </w:p>
    <w:p w:rsidR="00CC51E9" w:rsidRPr="00B46838" w:rsidRDefault="00CC51E9" w:rsidP="00FB5612">
      <w:pPr>
        <w:keepNext/>
        <w:numPr>
          <w:ilvl w:val="1"/>
          <w:numId w:val="1"/>
        </w:numPr>
        <w:tabs>
          <w:tab w:val="left" w:pos="1134"/>
        </w:tabs>
        <w:suppressAutoHyphens/>
        <w:spacing w:after="0" w:line="360" w:lineRule="auto"/>
        <w:ind w:left="0" w:firstLine="851"/>
        <w:jc w:val="both"/>
        <w:rPr>
          <w:b/>
        </w:rPr>
      </w:pPr>
      <w:r w:rsidRPr="00B46838">
        <w:rPr>
          <w:b/>
        </w:rPr>
        <w:t>муниципальная целевая программа «Социальное развитие села на 2012 – 2014 годы». Постановление № 68 от 18.11.2012г.;</w:t>
      </w:r>
    </w:p>
    <w:p w:rsidR="00CC51E9" w:rsidRPr="00156F83" w:rsidRDefault="00CC51E9" w:rsidP="007012B1">
      <w:pPr>
        <w:keepNext/>
        <w:numPr>
          <w:ilvl w:val="1"/>
          <w:numId w:val="1"/>
        </w:numPr>
        <w:tabs>
          <w:tab w:val="left" w:pos="1134"/>
        </w:tabs>
        <w:suppressAutoHyphens/>
        <w:spacing w:after="0" w:line="360" w:lineRule="auto"/>
        <w:ind w:left="0" w:firstLine="851"/>
        <w:jc w:val="both"/>
        <w:rPr>
          <w:b/>
        </w:rPr>
      </w:pPr>
      <w:r w:rsidRPr="00156F83">
        <w:rPr>
          <w:b/>
        </w:rPr>
        <w:t xml:space="preserve">муниципальная целевая программа «Развитие </w:t>
      </w:r>
      <w:r w:rsidRPr="006C5D81">
        <w:rPr>
          <w:rStyle w:val="FontStyle202"/>
          <w:sz w:val="24"/>
          <w:szCs w:val="24"/>
          <w:lang w:eastAsia="en-US"/>
        </w:rPr>
        <w:t xml:space="preserve">культуры на территории муниципального образования </w:t>
      </w:r>
      <w:r>
        <w:rPr>
          <w:rStyle w:val="FontStyle202"/>
          <w:sz w:val="24"/>
          <w:szCs w:val="24"/>
          <w:lang w:eastAsia="en-US"/>
        </w:rPr>
        <w:t>«</w:t>
      </w:r>
      <w:r w:rsidRPr="006C5D81">
        <w:rPr>
          <w:rStyle w:val="FontStyle202"/>
          <w:sz w:val="24"/>
          <w:szCs w:val="24"/>
          <w:lang w:eastAsia="en-US"/>
        </w:rPr>
        <w:t>Ольговский сельсовет</w:t>
      </w:r>
      <w:r>
        <w:rPr>
          <w:rStyle w:val="FontStyle202"/>
          <w:sz w:val="24"/>
          <w:szCs w:val="24"/>
          <w:lang w:eastAsia="en-US"/>
        </w:rPr>
        <w:t>»</w:t>
      </w:r>
      <w:r w:rsidRPr="006C5D81">
        <w:rPr>
          <w:rStyle w:val="FontStyle202"/>
          <w:sz w:val="24"/>
          <w:szCs w:val="24"/>
          <w:lang w:eastAsia="en-US"/>
        </w:rPr>
        <w:t xml:space="preserve"> Кореневского</w:t>
      </w:r>
      <w:r w:rsidRPr="002B49DA">
        <w:rPr>
          <w:rStyle w:val="FontStyle202"/>
          <w:rFonts w:ascii="Arial" w:hAnsi="Arial" w:cs="Arial"/>
          <w:lang w:eastAsia="en-US"/>
        </w:rPr>
        <w:t xml:space="preserve"> </w:t>
      </w:r>
      <w:r>
        <w:rPr>
          <w:b/>
        </w:rPr>
        <w:t>района Курской области»  на 2014- 2016 годы». Постановление № 60 от 10</w:t>
      </w:r>
      <w:r w:rsidRPr="00156F83">
        <w:rPr>
          <w:b/>
        </w:rPr>
        <w:t>.11.201</w:t>
      </w:r>
      <w:r>
        <w:rPr>
          <w:b/>
        </w:rPr>
        <w:t>3</w:t>
      </w:r>
      <w:r w:rsidRPr="00156F83">
        <w:rPr>
          <w:b/>
        </w:rPr>
        <w:t>г.;</w:t>
      </w:r>
    </w:p>
    <w:p w:rsidR="00CC51E9" w:rsidRPr="001B6771" w:rsidRDefault="00CC51E9" w:rsidP="00341088">
      <w:pPr>
        <w:keepNext/>
        <w:numPr>
          <w:ilvl w:val="1"/>
          <w:numId w:val="1"/>
        </w:numPr>
        <w:tabs>
          <w:tab w:val="left" w:pos="1134"/>
        </w:tabs>
        <w:suppressAutoHyphens/>
        <w:spacing w:after="0" w:line="360" w:lineRule="auto"/>
        <w:ind w:left="0" w:firstLine="851"/>
        <w:jc w:val="both"/>
        <w:rPr>
          <w:b/>
        </w:rPr>
      </w:pPr>
      <w:r>
        <w:rPr>
          <w:b/>
        </w:rPr>
        <w:t>муниципальная целевая программа «Благоустройство территории муниципального образования «Ольг</w:t>
      </w:r>
      <w:r w:rsidRPr="00E271C0">
        <w:rPr>
          <w:b/>
        </w:rPr>
        <w:t>овский сельсовет»</w:t>
      </w:r>
      <w:r>
        <w:rPr>
          <w:b/>
        </w:rPr>
        <w:t xml:space="preserve"> </w:t>
      </w:r>
      <w:r w:rsidRPr="001B6771">
        <w:rPr>
          <w:b/>
        </w:rPr>
        <w:t>К</w:t>
      </w:r>
      <w:r>
        <w:rPr>
          <w:b/>
        </w:rPr>
        <w:t>оренев</w:t>
      </w:r>
      <w:r w:rsidRPr="001B6771">
        <w:rPr>
          <w:b/>
        </w:rPr>
        <w:t>ского района Курской области</w:t>
      </w:r>
      <w:r>
        <w:rPr>
          <w:b/>
        </w:rPr>
        <w:t>»</w:t>
      </w:r>
      <w:r w:rsidRPr="006C5D81">
        <w:rPr>
          <w:b/>
        </w:rPr>
        <w:t xml:space="preserve"> </w:t>
      </w:r>
      <w:r>
        <w:rPr>
          <w:b/>
        </w:rPr>
        <w:t>на 2014- 2016</w:t>
      </w:r>
      <w:r w:rsidRPr="00156F83">
        <w:rPr>
          <w:b/>
        </w:rPr>
        <w:t xml:space="preserve"> годы</w:t>
      </w:r>
      <w:r>
        <w:rPr>
          <w:b/>
        </w:rPr>
        <w:t>. Постановление № 59 от 10</w:t>
      </w:r>
      <w:r w:rsidRPr="001B6771">
        <w:rPr>
          <w:b/>
        </w:rPr>
        <w:t>.11.201</w:t>
      </w:r>
      <w:r>
        <w:rPr>
          <w:b/>
        </w:rPr>
        <w:t>3</w:t>
      </w:r>
      <w:r w:rsidRPr="001B6771">
        <w:rPr>
          <w:b/>
        </w:rPr>
        <w:t>г.;</w:t>
      </w:r>
    </w:p>
    <w:p w:rsidR="00CC51E9" w:rsidRPr="009D7AFD" w:rsidRDefault="00CC51E9" w:rsidP="00F65B9C">
      <w:pPr>
        <w:keepNext/>
        <w:numPr>
          <w:ilvl w:val="1"/>
          <w:numId w:val="1"/>
        </w:numPr>
        <w:tabs>
          <w:tab w:val="left" w:pos="1134"/>
        </w:tabs>
        <w:suppressAutoHyphens/>
        <w:spacing w:after="0" w:line="360" w:lineRule="auto"/>
        <w:ind w:left="0" w:firstLine="851"/>
        <w:jc w:val="both"/>
        <w:rPr>
          <w:b/>
          <w:sz w:val="28"/>
          <w:szCs w:val="28"/>
        </w:rPr>
      </w:pPr>
      <w:r w:rsidRPr="009D7AFD">
        <w:rPr>
          <w:b/>
        </w:rPr>
        <w:t xml:space="preserve">муниципальная целевая программа «Развитие сети автомобильных дорог в муниципальном </w:t>
      </w:r>
      <w:r>
        <w:rPr>
          <w:b/>
        </w:rPr>
        <w:t>об</w:t>
      </w:r>
      <w:r w:rsidRPr="009D7AFD">
        <w:rPr>
          <w:b/>
        </w:rPr>
        <w:t>разовании «Ольговский сельсовет» Кореневского района Курской области» </w:t>
      </w:r>
      <w:r>
        <w:rPr>
          <w:b/>
        </w:rPr>
        <w:t>на 2014- 2016</w:t>
      </w:r>
      <w:r w:rsidRPr="00156F83">
        <w:rPr>
          <w:b/>
        </w:rPr>
        <w:t xml:space="preserve"> годы</w:t>
      </w:r>
      <w:r>
        <w:rPr>
          <w:b/>
        </w:rPr>
        <w:t>.</w:t>
      </w:r>
      <w:r w:rsidRPr="006C5D81">
        <w:rPr>
          <w:b/>
        </w:rPr>
        <w:t xml:space="preserve"> </w:t>
      </w:r>
      <w:r w:rsidRPr="009D7AFD">
        <w:rPr>
          <w:b/>
        </w:rPr>
        <w:t xml:space="preserve"> </w:t>
      </w:r>
      <w:r>
        <w:rPr>
          <w:b/>
        </w:rPr>
        <w:t>Постановление № 57 от 10</w:t>
      </w:r>
      <w:r w:rsidRPr="009D7AFD">
        <w:rPr>
          <w:b/>
        </w:rPr>
        <w:t>.11.201</w:t>
      </w:r>
      <w:r>
        <w:rPr>
          <w:b/>
        </w:rPr>
        <w:t>3</w:t>
      </w:r>
      <w:r w:rsidRPr="009D7AFD">
        <w:rPr>
          <w:b/>
        </w:rPr>
        <w:t>г.;</w:t>
      </w:r>
    </w:p>
    <w:p w:rsidR="00CC51E9" w:rsidRPr="006C5D81" w:rsidRDefault="00CC51E9" w:rsidP="006C5D81">
      <w:pPr>
        <w:keepNext/>
        <w:numPr>
          <w:ilvl w:val="1"/>
          <w:numId w:val="1"/>
        </w:numPr>
        <w:tabs>
          <w:tab w:val="left" w:pos="1134"/>
        </w:tabs>
        <w:suppressAutoHyphens/>
        <w:spacing w:after="0" w:line="360" w:lineRule="auto"/>
        <w:ind w:left="0" w:firstLine="851"/>
        <w:jc w:val="both"/>
        <w:rPr>
          <w:b/>
        </w:rPr>
      </w:pPr>
      <w:r>
        <w:rPr>
          <w:b/>
        </w:rPr>
        <w:t xml:space="preserve"> </w:t>
      </w:r>
      <w:r w:rsidRPr="006C5D81">
        <w:rPr>
          <w:b/>
        </w:rPr>
        <w:t xml:space="preserve">муниципальная целевая программа </w:t>
      </w:r>
      <w:r>
        <w:rPr>
          <w:b/>
        </w:rPr>
        <w:t>«Повышение энергоэффективности  и развитие энергетики в Ольговском сельсовете Кореневского района Курской области»</w:t>
      </w:r>
      <w:r w:rsidRPr="006C5D81">
        <w:rPr>
          <w:b/>
        </w:rPr>
        <w:t xml:space="preserve"> </w:t>
      </w:r>
      <w:r>
        <w:rPr>
          <w:b/>
        </w:rPr>
        <w:t>на 2014- 2016</w:t>
      </w:r>
      <w:r w:rsidRPr="00156F83">
        <w:rPr>
          <w:b/>
        </w:rPr>
        <w:t xml:space="preserve"> годы</w:t>
      </w:r>
      <w:r>
        <w:rPr>
          <w:b/>
        </w:rPr>
        <w:t>.</w:t>
      </w:r>
      <w:r w:rsidRPr="006C5D81">
        <w:rPr>
          <w:b/>
        </w:rPr>
        <w:t xml:space="preserve"> П</w:t>
      </w:r>
      <w:r>
        <w:rPr>
          <w:b/>
        </w:rPr>
        <w:t>остановление № 58 от 10.11.2013</w:t>
      </w:r>
      <w:r w:rsidRPr="006C5D81">
        <w:rPr>
          <w:b/>
        </w:rPr>
        <w:t>г.;</w:t>
      </w:r>
    </w:p>
    <w:p w:rsidR="00CC51E9" w:rsidRDefault="00CC51E9" w:rsidP="006C5D81">
      <w:pPr>
        <w:rPr>
          <w:b/>
        </w:rPr>
      </w:pPr>
    </w:p>
    <w:p w:rsidR="00CC51E9" w:rsidRPr="00B46838" w:rsidRDefault="00CC51E9" w:rsidP="0047097E">
      <w:pPr>
        <w:keepNext/>
        <w:numPr>
          <w:ilvl w:val="1"/>
          <w:numId w:val="1"/>
        </w:numPr>
        <w:tabs>
          <w:tab w:val="left" w:pos="1134"/>
        </w:tabs>
        <w:suppressAutoHyphens/>
        <w:spacing w:after="0"/>
        <w:ind w:left="0" w:firstLine="851"/>
        <w:jc w:val="both"/>
        <w:rPr>
          <w:sz w:val="28"/>
          <w:szCs w:val="28"/>
        </w:rPr>
      </w:pPr>
      <w:r w:rsidRPr="00B46838">
        <w:rPr>
          <w:sz w:val="28"/>
          <w:szCs w:val="28"/>
        </w:rPr>
        <w:t xml:space="preserve">При разработке </w:t>
      </w:r>
      <w:r w:rsidRPr="00B46838">
        <w:rPr>
          <w:b/>
          <w:sz w:val="28"/>
          <w:szCs w:val="28"/>
        </w:rPr>
        <w:t xml:space="preserve">Генерального плана </w:t>
      </w:r>
      <w:r>
        <w:rPr>
          <w:b/>
          <w:sz w:val="28"/>
          <w:szCs w:val="28"/>
        </w:rPr>
        <w:t>Ольгов</w:t>
      </w:r>
      <w:r w:rsidRPr="00B46838">
        <w:rPr>
          <w:b/>
          <w:sz w:val="28"/>
          <w:szCs w:val="28"/>
        </w:rPr>
        <w:t>ского сельсовета</w:t>
      </w:r>
      <w:r w:rsidRPr="00B46838">
        <w:rPr>
          <w:sz w:val="28"/>
          <w:szCs w:val="28"/>
        </w:rPr>
        <w:t xml:space="preserve"> выделены следующие временные сроки его реализации:      </w:t>
      </w:r>
    </w:p>
    <w:p w:rsidR="00CC51E9" w:rsidRPr="0047097E" w:rsidRDefault="00CC51E9" w:rsidP="0047097E">
      <w:pPr>
        <w:keepNext/>
        <w:tabs>
          <w:tab w:val="left" w:pos="1134"/>
        </w:tabs>
        <w:suppressAutoHyphens/>
        <w:spacing w:after="0"/>
        <w:ind w:left="851"/>
        <w:jc w:val="both"/>
        <w:rPr>
          <w:b/>
          <w:sz w:val="28"/>
          <w:szCs w:val="28"/>
        </w:rPr>
      </w:pPr>
      <w:r w:rsidRPr="0047097E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</w:t>
      </w:r>
    </w:p>
    <w:p w:rsidR="00CC51E9" w:rsidRDefault="00CC51E9" w:rsidP="007012B1">
      <w:pPr>
        <w:keepNext/>
        <w:tabs>
          <w:tab w:val="left" w:pos="1134"/>
        </w:tabs>
        <w:spacing w:after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-  </w:t>
      </w:r>
      <w:r w:rsidRPr="00325AA0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-я</w:t>
      </w:r>
      <w:r w:rsidRPr="0047097E">
        <w:rPr>
          <w:b/>
          <w:sz w:val="28"/>
          <w:szCs w:val="28"/>
        </w:rPr>
        <w:t xml:space="preserve"> очередь  -</w:t>
      </w:r>
      <w:r>
        <w:rPr>
          <w:b/>
          <w:sz w:val="28"/>
          <w:szCs w:val="28"/>
        </w:rPr>
        <w:t>--------  2021</w:t>
      </w:r>
      <w:r w:rsidRPr="0047097E">
        <w:rPr>
          <w:b/>
          <w:sz w:val="28"/>
          <w:szCs w:val="28"/>
        </w:rPr>
        <w:t xml:space="preserve"> год;</w:t>
      </w:r>
    </w:p>
    <w:p w:rsidR="00CC51E9" w:rsidRDefault="00CC51E9" w:rsidP="007012B1">
      <w:pPr>
        <w:keepNext/>
        <w:tabs>
          <w:tab w:val="left" w:pos="1134"/>
        </w:tabs>
        <w:spacing w:after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-  расчетный срок ---- 2039 год;</w:t>
      </w:r>
    </w:p>
    <w:p w:rsidR="00CC51E9" w:rsidRPr="00DB3756" w:rsidRDefault="00CC51E9" w:rsidP="007012B1">
      <w:pPr>
        <w:keepNext/>
        <w:tabs>
          <w:tab w:val="left" w:pos="1134"/>
        </w:tabs>
        <w:spacing w:after="0" w:line="360" w:lineRule="auto"/>
        <w:jc w:val="both"/>
        <w:rPr>
          <w:b/>
          <w:sz w:val="28"/>
          <w:szCs w:val="28"/>
        </w:rPr>
      </w:pPr>
      <w:r w:rsidRPr="00DB3756">
        <w:rPr>
          <w:b/>
          <w:sz w:val="28"/>
          <w:szCs w:val="28"/>
        </w:rPr>
        <w:t>Исходным периодо</w:t>
      </w:r>
      <w:r>
        <w:rPr>
          <w:b/>
          <w:sz w:val="28"/>
          <w:szCs w:val="28"/>
        </w:rPr>
        <w:t>м проектирования является - 2014</w:t>
      </w:r>
      <w:r w:rsidRPr="00DB3756">
        <w:rPr>
          <w:b/>
          <w:sz w:val="28"/>
          <w:szCs w:val="28"/>
        </w:rPr>
        <w:t xml:space="preserve"> год.</w:t>
      </w:r>
    </w:p>
    <w:p w:rsidR="00CC51E9" w:rsidRPr="0025196A" w:rsidRDefault="00CC51E9" w:rsidP="00DB3756">
      <w:pPr>
        <w:suppressAutoHyphens/>
        <w:spacing w:after="0" w:line="360" w:lineRule="auto"/>
        <w:ind w:firstLine="851"/>
        <w:contextualSpacing/>
        <w:jc w:val="both"/>
        <w:rPr>
          <w:iCs/>
        </w:rPr>
      </w:pPr>
      <w:r w:rsidRPr="0025196A">
        <w:rPr>
          <w:iCs/>
        </w:rPr>
        <w:t xml:space="preserve">Проектные материалы представляют собой комплект, состоящий из диска с электронным видом генерального плана, и его копиями на твердом носителе (бумаге) в трех экземплярах. </w:t>
      </w:r>
    </w:p>
    <w:p w:rsidR="00CC51E9" w:rsidRPr="0025196A" w:rsidRDefault="00CC51E9" w:rsidP="00DB3756">
      <w:pPr>
        <w:suppressAutoHyphens/>
        <w:spacing w:after="0" w:line="360" w:lineRule="auto"/>
        <w:ind w:firstLine="851"/>
        <w:contextualSpacing/>
        <w:jc w:val="both"/>
        <w:rPr>
          <w:iCs/>
        </w:rPr>
      </w:pPr>
      <w:r w:rsidRPr="0025196A">
        <w:rPr>
          <w:iCs/>
        </w:rPr>
        <w:t xml:space="preserve">Формат записи диска позволяет заказчику считывать и использовать информацию с данного диска без применения дополнительных программ на современном, на момент сдачи работы, компьютерном оборудовании. </w:t>
      </w:r>
    </w:p>
    <w:p w:rsidR="00CC51E9" w:rsidRDefault="00CC51E9" w:rsidP="00DB3756">
      <w:pPr>
        <w:suppressAutoHyphens/>
        <w:spacing w:after="0" w:line="360" w:lineRule="auto"/>
        <w:ind w:firstLine="851"/>
        <w:contextualSpacing/>
        <w:jc w:val="both"/>
        <w:rPr>
          <w:iCs/>
        </w:rPr>
      </w:pPr>
      <w:r w:rsidRPr="0025196A">
        <w:rPr>
          <w:iCs/>
        </w:rPr>
        <w:t xml:space="preserve">Разрабатываемая электронная версия генерального плана представлена в бумажном и электронном виде в программном обеспечении </w:t>
      </w:r>
      <w:r>
        <w:rPr>
          <w:b/>
          <w:iCs/>
          <w:lang w:val="en-US"/>
        </w:rPr>
        <w:t>MapInfo</w:t>
      </w:r>
      <w:r w:rsidRPr="008501FB">
        <w:rPr>
          <w:b/>
          <w:iCs/>
        </w:rPr>
        <w:t xml:space="preserve"> </w:t>
      </w:r>
      <w:r>
        <w:rPr>
          <w:b/>
          <w:iCs/>
          <w:lang w:val="en-US"/>
        </w:rPr>
        <w:t>Professional</w:t>
      </w:r>
      <w:r w:rsidRPr="008501FB">
        <w:rPr>
          <w:b/>
          <w:iCs/>
        </w:rPr>
        <w:t xml:space="preserve"> 11.5</w:t>
      </w:r>
      <w:r w:rsidRPr="00805F3C">
        <w:rPr>
          <w:b/>
          <w:iCs/>
        </w:rPr>
        <w:t>.</w:t>
      </w:r>
      <w:r w:rsidRPr="0025196A">
        <w:rPr>
          <w:iCs/>
        </w:rPr>
        <w:t xml:space="preserve"> Текстовая часть представлена в формате </w:t>
      </w:r>
      <w:r w:rsidRPr="00805F3C">
        <w:rPr>
          <w:b/>
          <w:iCs/>
        </w:rPr>
        <w:t>Microsoft Word 2007.</w:t>
      </w:r>
    </w:p>
    <w:p w:rsidR="00CC51E9" w:rsidRPr="003E5AC9" w:rsidRDefault="00CC51E9" w:rsidP="007012B1">
      <w:pPr>
        <w:keepNext/>
        <w:suppressAutoHyphens/>
        <w:spacing w:after="0" w:line="360" w:lineRule="auto"/>
        <w:ind w:firstLine="851"/>
        <w:jc w:val="both"/>
        <w:rPr>
          <w:b/>
          <w:bCs/>
          <w:i/>
          <w:sz w:val="32"/>
          <w:szCs w:val="32"/>
        </w:rPr>
      </w:pPr>
      <w:r w:rsidRPr="003E5AC9">
        <w:rPr>
          <w:b/>
          <w:bCs/>
          <w:i/>
          <w:sz w:val="32"/>
          <w:szCs w:val="32"/>
        </w:rPr>
        <w:t>Том 1</w:t>
      </w:r>
      <w:r>
        <w:rPr>
          <w:b/>
          <w:bCs/>
          <w:i/>
          <w:sz w:val="32"/>
          <w:szCs w:val="32"/>
        </w:rPr>
        <w:t xml:space="preserve"> </w:t>
      </w:r>
      <w:r w:rsidRPr="003E5AC9">
        <w:rPr>
          <w:b/>
          <w:bCs/>
          <w:i/>
          <w:sz w:val="32"/>
          <w:szCs w:val="32"/>
        </w:rPr>
        <w:t xml:space="preserve"> «Положения о территориальном планировании»</w:t>
      </w:r>
    </w:p>
    <w:p w:rsidR="00CC51E9" w:rsidRPr="00B46838" w:rsidRDefault="00CC51E9" w:rsidP="007012B1">
      <w:pPr>
        <w:pStyle w:val="Heading5"/>
        <w:spacing w:before="0"/>
        <w:rPr>
          <w:u w:val="single"/>
        </w:rPr>
      </w:pPr>
      <w:r>
        <w:t xml:space="preserve">          </w:t>
      </w:r>
      <w:r w:rsidRPr="00B46838">
        <w:rPr>
          <w:u w:val="single"/>
        </w:rPr>
        <w:t>включают в себя:</w:t>
      </w:r>
    </w:p>
    <w:p w:rsidR="00CC51E9" w:rsidRPr="00E53537" w:rsidRDefault="00CC51E9" w:rsidP="007012B1">
      <w:pPr>
        <w:spacing w:after="0"/>
        <w:rPr>
          <w:i/>
          <w:lang w:eastAsia="ru-RU"/>
        </w:rPr>
      </w:pPr>
      <w:r w:rsidRPr="00E53537">
        <w:rPr>
          <w:i/>
          <w:lang w:eastAsia="ru-RU"/>
        </w:rPr>
        <w:t>1) сведения о видах, назначении и наименованиях планируемых для размещения объектов местного значения поселения, 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объектов;</w:t>
      </w:r>
    </w:p>
    <w:p w:rsidR="00CC51E9" w:rsidRDefault="00CC51E9" w:rsidP="007012B1">
      <w:pPr>
        <w:spacing w:after="0"/>
        <w:rPr>
          <w:i/>
          <w:lang w:eastAsia="ru-RU"/>
        </w:rPr>
      </w:pPr>
      <w:bookmarkStart w:id="4" w:name="p703"/>
      <w:bookmarkEnd w:id="4"/>
      <w:r w:rsidRPr="00E53537">
        <w:rPr>
          <w:i/>
          <w:lang w:eastAsia="ru-RU"/>
        </w:rPr>
        <w:t>2)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</w:r>
    </w:p>
    <w:p w:rsidR="00CC51E9" w:rsidRPr="00E53537" w:rsidRDefault="00CC51E9" w:rsidP="007012B1">
      <w:pPr>
        <w:spacing w:after="0"/>
        <w:rPr>
          <w:i/>
          <w:lang w:eastAsia="ru-RU"/>
        </w:rPr>
      </w:pPr>
    </w:p>
    <w:p w:rsidR="00CC51E9" w:rsidRPr="00BF3B8C" w:rsidRDefault="00CC51E9" w:rsidP="007012B1">
      <w:pPr>
        <w:spacing w:after="0"/>
        <w:rPr>
          <w:i/>
          <w:sz w:val="22"/>
          <w:szCs w:val="22"/>
          <w:lang w:eastAsia="ru-RU"/>
        </w:rPr>
      </w:pPr>
    </w:p>
    <w:p w:rsidR="00CC51E9" w:rsidRPr="00283FA1" w:rsidRDefault="00CC51E9" w:rsidP="00836D23">
      <w:pPr>
        <w:keepNext/>
        <w:tabs>
          <w:tab w:val="left" w:pos="1134"/>
        </w:tabs>
        <w:suppressAutoHyphens/>
        <w:spacing w:after="0" w:line="360" w:lineRule="auto"/>
        <w:ind w:left="567"/>
        <w:jc w:val="both"/>
        <w:rPr>
          <w:b/>
          <w:bCs/>
          <w:sz w:val="28"/>
          <w:szCs w:val="28"/>
        </w:rPr>
      </w:pPr>
      <w:r w:rsidRPr="00283FA1">
        <w:rPr>
          <w:b/>
          <w:bCs/>
          <w:sz w:val="28"/>
          <w:szCs w:val="28"/>
        </w:rPr>
        <w:t>1.  Цели и задачи территориального планирования;</w:t>
      </w:r>
    </w:p>
    <w:p w:rsidR="00CC51E9" w:rsidRPr="003E5AC9" w:rsidRDefault="00CC51E9" w:rsidP="000071F7">
      <w:pPr>
        <w:spacing w:after="0" w:line="360" w:lineRule="auto"/>
        <w:jc w:val="both"/>
        <w:rPr>
          <w:b/>
        </w:rPr>
      </w:pPr>
      <w:r w:rsidRPr="003E5AC9">
        <w:rPr>
          <w:b/>
        </w:rPr>
        <w:t xml:space="preserve"> Цели:</w:t>
      </w:r>
    </w:p>
    <w:p w:rsidR="00CC51E9" w:rsidRPr="003E5AC9" w:rsidRDefault="00CC51E9" w:rsidP="000071F7">
      <w:pPr>
        <w:spacing w:after="0" w:line="360" w:lineRule="auto"/>
        <w:jc w:val="both"/>
      </w:pPr>
      <w:r>
        <w:t xml:space="preserve">- </w:t>
      </w:r>
      <w:r w:rsidRPr="003E5AC9">
        <w:t>разработать предложения по совершенствованию планировочной организации территории, определению перспектив ее развития, обеспечивающей устойчивое комплексное развитие территории и формирование безопасной среды жизнедеятельности.</w:t>
      </w:r>
    </w:p>
    <w:p w:rsidR="00CC51E9" w:rsidRPr="003E5AC9" w:rsidRDefault="00CC51E9" w:rsidP="000071F7">
      <w:pPr>
        <w:spacing w:after="0" w:line="360" w:lineRule="auto"/>
        <w:jc w:val="both"/>
        <w:rPr>
          <w:b/>
        </w:rPr>
      </w:pPr>
      <w:r w:rsidRPr="003E5AC9">
        <w:rPr>
          <w:b/>
        </w:rPr>
        <w:t xml:space="preserve"> Задачи:</w:t>
      </w:r>
    </w:p>
    <w:p w:rsidR="00CC51E9" w:rsidRPr="003E5AC9" w:rsidRDefault="00CC51E9" w:rsidP="000071F7">
      <w:pPr>
        <w:spacing w:after="0" w:line="360" w:lineRule="auto"/>
        <w:jc w:val="both"/>
      </w:pPr>
      <w:r>
        <w:t>-</w:t>
      </w:r>
      <w:r w:rsidRPr="003E5AC9">
        <w:t xml:space="preserve"> анализ и комплексная оценка территории с целью определения ее потенциальных возможностей, градостроительного функционального зонирования с рекомендациями по установлению в каждой зоне режимов использования территории;</w:t>
      </w:r>
    </w:p>
    <w:p w:rsidR="00CC51E9" w:rsidRPr="003E5AC9" w:rsidRDefault="00CC51E9" w:rsidP="000071F7">
      <w:pPr>
        <w:spacing w:after="0" w:line="360" w:lineRule="auto"/>
        <w:jc w:val="both"/>
      </w:pPr>
      <w:r>
        <w:t>-</w:t>
      </w:r>
      <w:r w:rsidRPr="003E5AC9">
        <w:t xml:space="preserve"> составление прогн</w:t>
      </w:r>
      <w:r>
        <w:t>о</w:t>
      </w:r>
      <w:r w:rsidRPr="003E5AC9">
        <w:t>за перспективной численности населения с учетом внутренних и внешних миграций;</w:t>
      </w:r>
    </w:p>
    <w:p w:rsidR="00CC51E9" w:rsidRPr="003E5AC9" w:rsidRDefault="00CC51E9" w:rsidP="000071F7">
      <w:pPr>
        <w:spacing w:after="0" w:line="360" w:lineRule="auto"/>
        <w:jc w:val="both"/>
      </w:pPr>
      <w:r>
        <w:t>-</w:t>
      </w:r>
      <w:r w:rsidRPr="003E5AC9">
        <w:t xml:space="preserve"> определение основных направлений развития и рационального взаимоувязанного размещения в пределах поселения промышленного, сельскохозяйственного, гражданского, транспортного и рекреационного строительства;</w:t>
      </w:r>
    </w:p>
    <w:p w:rsidR="00CC51E9" w:rsidRPr="003E5AC9" w:rsidRDefault="00CC51E9" w:rsidP="000071F7">
      <w:pPr>
        <w:spacing w:after="0" w:line="360" w:lineRule="auto"/>
        <w:jc w:val="both"/>
      </w:pPr>
      <w:r>
        <w:t xml:space="preserve">- </w:t>
      </w:r>
      <w:r w:rsidRPr="003E5AC9">
        <w:t>определение перспектив территориального развития МО в системе расселения района, систем общественного обслуживания (в том числе социального), массового отдыха населения, определения зон перспективного инвестиционного развития территории;</w:t>
      </w:r>
    </w:p>
    <w:p w:rsidR="00CC51E9" w:rsidRPr="003E5AC9" w:rsidRDefault="00CC51E9" w:rsidP="000071F7">
      <w:pPr>
        <w:spacing w:after="0" w:line="360" w:lineRule="auto"/>
        <w:jc w:val="both"/>
      </w:pPr>
      <w:r>
        <w:t xml:space="preserve">- </w:t>
      </w:r>
      <w:r w:rsidRPr="003E5AC9">
        <w:t xml:space="preserve"> разработка предложений по созданию и функционированию рекреационных территорий, по охране окружающей природной среды и объектов культурного наследия; улучшению санитарно-гигиенических условий с учетом особого режима хозяйственной и иной деятельности.</w:t>
      </w:r>
    </w:p>
    <w:p w:rsidR="00CC51E9" w:rsidRPr="003E5AC9" w:rsidRDefault="00CC51E9" w:rsidP="000071F7">
      <w:pPr>
        <w:spacing w:after="0" w:line="360" w:lineRule="auto"/>
        <w:jc w:val="both"/>
      </w:pPr>
      <w:r>
        <w:t>-</w:t>
      </w:r>
      <w:r w:rsidRPr="003E5AC9">
        <w:t xml:space="preserve"> определение инженерных мощностей, необходимых для обеспечения существующего положения и мощностей, обеспечивающих планируемое развитие территорий;  выделение зон существующего и планируемого размещения инженерных объектов и сетей.</w:t>
      </w:r>
    </w:p>
    <w:p w:rsidR="00CC51E9" w:rsidRPr="003E5AC9" w:rsidRDefault="00CC51E9" w:rsidP="005A53FC">
      <w:pPr>
        <w:keepNext/>
        <w:tabs>
          <w:tab w:val="left" w:pos="1134"/>
        </w:tabs>
        <w:suppressAutoHyphens/>
        <w:spacing w:after="0" w:line="360" w:lineRule="auto"/>
        <w:jc w:val="both"/>
        <w:rPr>
          <w:bCs/>
        </w:rPr>
      </w:pPr>
      <w:r>
        <w:t>-</w:t>
      </w:r>
      <w:r w:rsidRPr="003E5AC9">
        <w:t xml:space="preserve"> на основе анализа факторов риска возникновения ЧС природного и техногенного характера, в том числе включая ЧС военного, биолого-социального характера и иных угроз проектируемой территории, разработка проектных мероприятий по минимизации их последствий с учетом ИТМ ГО, предупреждения ЧС и обеспечения пожарной безопасности, а также выявление территорий, возможности застройки и хозяйственного использования которых ограничены действием указанных факторов, обеспечение при территориальном планировании выполнения требований соответствующих технических регламентов и законодательства</w:t>
      </w:r>
    </w:p>
    <w:p w:rsidR="00CC51E9" w:rsidRPr="00A011A7" w:rsidRDefault="00CC51E9" w:rsidP="007729DD">
      <w:pPr>
        <w:keepNext/>
        <w:tabs>
          <w:tab w:val="left" w:pos="1134"/>
        </w:tabs>
        <w:suppressAutoHyphens/>
        <w:spacing w:after="0"/>
        <w:jc w:val="both"/>
        <w:rPr>
          <w:bCs/>
        </w:rPr>
      </w:pPr>
    </w:p>
    <w:p w:rsidR="00CC51E9" w:rsidRPr="002F088A" w:rsidRDefault="00CC51E9" w:rsidP="007729DD">
      <w:pPr>
        <w:keepNext/>
        <w:keepLines/>
        <w:suppressAutoHyphens/>
        <w:spacing w:after="0" w:line="360" w:lineRule="auto"/>
        <w:ind w:firstLine="851"/>
        <w:jc w:val="both"/>
        <w:rPr>
          <w:bCs/>
        </w:rPr>
      </w:pPr>
    </w:p>
    <w:p w:rsidR="00CC51E9" w:rsidRPr="00AB2AE2" w:rsidRDefault="00CC51E9" w:rsidP="007729DD">
      <w:pPr>
        <w:keepNext/>
        <w:tabs>
          <w:tab w:val="left" w:pos="1134"/>
        </w:tabs>
        <w:suppressAutoHyphens/>
        <w:spacing w:after="0"/>
        <w:jc w:val="both"/>
        <w:rPr>
          <w:b/>
          <w:bCs/>
          <w:sz w:val="32"/>
          <w:szCs w:val="32"/>
        </w:rPr>
      </w:pPr>
      <w:r w:rsidRPr="00AB2AE2">
        <w:rPr>
          <w:b/>
          <w:bCs/>
          <w:sz w:val="32"/>
          <w:szCs w:val="32"/>
        </w:rPr>
        <w:t>2. Перечень мероприятий по территориальному планированию и указание на последовательность их выполнения.</w:t>
      </w:r>
    </w:p>
    <w:p w:rsidR="00CC51E9" w:rsidRDefault="00CC51E9" w:rsidP="00283FA1">
      <w:pPr>
        <w:jc w:val="both"/>
      </w:pPr>
    </w:p>
    <w:p w:rsidR="00CC51E9" w:rsidRPr="004E7C65" w:rsidRDefault="00CC51E9" w:rsidP="00283FA1">
      <w:pPr>
        <w:pStyle w:val="Heading2"/>
        <w:keepLines w:val="0"/>
        <w:suppressAutoHyphens/>
        <w:spacing w:before="0" w:line="240" w:lineRule="auto"/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4E7C65">
        <w:rPr>
          <w:rFonts w:ascii="Times New Roman" w:hAnsi="Times New Roman"/>
          <w:color w:val="000000"/>
          <w:sz w:val="28"/>
          <w:szCs w:val="28"/>
        </w:rPr>
        <w:t xml:space="preserve">2.1 Мероприятия по развитию и преобразованию пространственно-планировочной структуры </w:t>
      </w:r>
    </w:p>
    <w:p w:rsidR="00CC51E9" w:rsidRPr="00283FA1" w:rsidRDefault="00CC51E9" w:rsidP="00283FA1">
      <w:pPr>
        <w:keepNext/>
        <w:spacing w:after="0"/>
        <w:jc w:val="both"/>
        <w:rPr>
          <w:lang w:eastAsia="ru-RU"/>
        </w:rPr>
      </w:pPr>
    </w:p>
    <w:p w:rsidR="00CC51E9" w:rsidRDefault="00CC51E9" w:rsidP="007248B3">
      <w:pPr>
        <w:pStyle w:val="Heading3"/>
        <w:keepLines w:val="0"/>
        <w:suppressAutoHyphens/>
        <w:spacing w:before="0" w:line="360" w:lineRule="auto"/>
        <w:ind w:left="1077"/>
        <w:jc w:val="both"/>
        <w:rPr>
          <w:rFonts w:ascii="Times New Roman" w:hAnsi="Times New Roman"/>
          <w:b w:val="0"/>
          <w:i/>
          <w:color w:val="auto"/>
          <w:kern w:val="32"/>
          <w:sz w:val="28"/>
          <w:szCs w:val="28"/>
          <w:lang w:eastAsia="ru-RU"/>
        </w:rPr>
      </w:pPr>
      <w:r w:rsidRPr="00283FA1">
        <w:rPr>
          <w:rFonts w:ascii="Times New Roman" w:hAnsi="Times New Roman"/>
          <w:b w:val="0"/>
          <w:i/>
          <w:color w:val="auto"/>
          <w:kern w:val="32"/>
          <w:sz w:val="28"/>
          <w:szCs w:val="28"/>
          <w:lang w:eastAsia="ru-RU"/>
        </w:rPr>
        <w:t>2.1.1 Архитектурно-планировочные решения</w:t>
      </w:r>
      <w:r>
        <w:rPr>
          <w:rFonts w:ascii="Times New Roman" w:hAnsi="Times New Roman"/>
          <w:b w:val="0"/>
          <w:i/>
          <w:color w:val="auto"/>
          <w:kern w:val="32"/>
          <w:sz w:val="28"/>
          <w:szCs w:val="28"/>
          <w:lang w:eastAsia="ru-RU"/>
        </w:rPr>
        <w:t>;</w:t>
      </w:r>
    </w:p>
    <w:p w:rsidR="00CC51E9" w:rsidRPr="00A50C6C" w:rsidRDefault="00CC51E9" w:rsidP="004A603B">
      <w:pPr>
        <w:pStyle w:val="Heading3"/>
        <w:keepNext w:val="0"/>
        <w:keepLines w:val="0"/>
        <w:widowControl w:val="0"/>
        <w:suppressAutoHyphens/>
        <w:spacing w:before="0" w:line="240" w:lineRule="auto"/>
        <w:ind w:left="709"/>
        <w:rPr>
          <w:rFonts w:ascii="Times New Roman" w:hAnsi="Times New Roman"/>
          <w:color w:val="auto"/>
          <w:kern w:val="32"/>
          <w:sz w:val="26"/>
          <w:szCs w:val="26"/>
          <w:lang w:eastAsia="ru-RU"/>
        </w:rPr>
      </w:pPr>
      <w:r w:rsidRPr="00A50C6C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>2.2</w:t>
      </w:r>
      <w:r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 xml:space="preserve"> </w:t>
      </w:r>
      <w:r w:rsidRPr="00A50C6C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 xml:space="preserve"> М</w:t>
      </w:r>
      <w:r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>ероприятия по уточнению границ населённых пунктов;</w:t>
      </w:r>
    </w:p>
    <w:p w:rsidR="00CC51E9" w:rsidRPr="00A50C6C" w:rsidRDefault="00CC51E9" w:rsidP="004A603B">
      <w:pPr>
        <w:pStyle w:val="Heading3"/>
        <w:keepNext w:val="0"/>
        <w:keepLines w:val="0"/>
        <w:widowControl w:val="0"/>
        <w:suppressAutoHyphens/>
        <w:spacing w:before="0"/>
        <w:ind w:left="709"/>
        <w:rPr>
          <w:rFonts w:ascii="Times New Roman" w:hAnsi="Times New Roman"/>
          <w:color w:val="auto"/>
          <w:kern w:val="32"/>
          <w:sz w:val="26"/>
          <w:szCs w:val="26"/>
          <w:lang w:eastAsia="ru-RU"/>
        </w:rPr>
      </w:pPr>
      <w:r w:rsidRPr="00A50C6C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>2.3  Мероприятия по развитию и преобразованию функциональной структуры использования территории;</w:t>
      </w:r>
    </w:p>
    <w:p w:rsidR="00CC51E9" w:rsidRPr="00A50C6C" w:rsidRDefault="00CC51E9" w:rsidP="00D33EF5">
      <w:pPr>
        <w:pStyle w:val="Heading2"/>
        <w:keepNext w:val="0"/>
        <w:keepLines w:val="0"/>
        <w:widowControl w:val="0"/>
        <w:suppressAutoHyphens/>
        <w:spacing w:before="0"/>
        <w:ind w:left="720"/>
        <w:jc w:val="both"/>
        <w:rPr>
          <w:rFonts w:ascii="Times New Roman" w:hAnsi="Times New Roman"/>
          <w:color w:val="auto"/>
        </w:rPr>
      </w:pPr>
      <w:r w:rsidRPr="00A50C6C">
        <w:rPr>
          <w:rFonts w:ascii="Times New Roman" w:hAnsi="Times New Roman"/>
          <w:color w:val="auto"/>
        </w:rPr>
        <w:t xml:space="preserve">2.4 Мероприятия по развитию социально-экономической сферы; </w:t>
      </w:r>
    </w:p>
    <w:p w:rsidR="00CC51E9" w:rsidRPr="00A50C6C" w:rsidRDefault="00CC51E9" w:rsidP="004A603B">
      <w:pPr>
        <w:pStyle w:val="Heading2"/>
        <w:keepNext w:val="0"/>
        <w:keepLines w:val="0"/>
        <w:widowControl w:val="0"/>
        <w:suppressAutoHyphens/>
        <w:spacing w:before="0"/>
        <w:ind w:left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2.5  </w:t>
      </w:r>
      <w:r w:rsidRPr="00A50C6C">
        <w:rPr>
          <w:rFonts w:ascii="Times New Roman" w:hAnsi="Times New Roman"/>
          <w:color w:val="auto"/>
        </w:rPr>
        <w:t>Мероприятия по совершенствованию транспортной инфраструктуры;</w:t>
      </w:r>
    </w:p>
    <w:p w:rsidR="00CC51E9" w:rsidRPr="00A50C6C" w:rsidRDefault="00CC51E9" w:rsidP="003D51D9">
      <w:pPr>
        <w:pStyle w:val="Heading2"/>
        <w:keepNext w:val="0"/>
        <w:keepLines w:val="0"/>
        <w:widowControl w:val="0"/>
        <w:suppressAutoHyphens/>
        <w:spacing w:before="0" w:line="360" w:lineRule="auto"/>
        <w:ind w:left="720"/>
        <w:rPr>
          <w:rFonts w:ascii="Times New Roman" w:hAnsi="Times New Roman"/>
          <w:color w:val="auto"/>
        </w:rPr>
      </w:pPr>
      <w:r w:rsidRPr="00A50C6C">
        <w:rPr>
          <w:rFonts w:ascii="Times New Roman" w:hAnsi="Times New Roman"/>
          <w:color w:val="auto"/>
        </w:rPr>
        <w:t>2.6</w:t>
      </w:r>
      <w:r>
        <w:rPr>
          <w:rFonts w:ascii="Times New Roman" w:hAnsi="Times New Roman"/>
          <w:color w:val="auto"/>
        </w:rPr>
        <w:t xml:space="preserve"> </w:t>
      </w:r>
      <w:r w:rsidRPr="00A50C6C">
        <w:rPr>
          <w:rFonts w:ascii="Times New Roman" w:hAnsi="Times New Roman"/>
          <w:color w:val="auto"/>
        </w:rPr>
        <w:t xml:space="preserve"> Мероприятия по развитию инженерной инфраструктуры;</w:t>
      </w:r>
    </w:p>
    <w:p w:rsidR="00CC51E9" w:rsidRPr="00A50C6C" w:rsidRDefault="00CC51E9" w:rsidP="003D51D9">
      <w:pPr>
        <w:pStyle w:val="Heading2"/>
        <w:keepLines w:val="0"/>
        <w:widowControl w:val="0"/>
        <w:suppressAutoHyphens/>
        <w:spacing w:before="0" w:line="360" w:lineRule="auto"/>
        <w:ind w:left="720"/>
        <w:rPr>
          <w:rFonts w:ascii="Times New Roman" w:hAnsi="Times New Roman"/>
          <w:color w:val="auto"/>
        </w:rPr>
      </w:pPr>
      <w:r w:rsidRPr="00A50C6C">
        <w:rPr>
          <w:rFonts w:ascii="Times New Roman" w:hAnsi="Times New Roman"/>
          <w:color w:val="auto"/>
        </w:rPr>
        <w:t>2.7</w:t>
      </w:r>
      <w:r>
        <w:rPr>
          <w:rFonts w:ascii="Times New Roman" w:hAnsi="Times New Roman"/>
          <w:color w:val="auto"/>
        </w:rPr>
        <w:t xml:space="preserve"> </w:t>
      </w:r>
      <w:r w:rsidRPr="00A50C6C">
        <w:rPr>
          <w:rFonts w:ascii="Times New Roman" w:hAnsi="Times New Roman"/>
          <w:color w:val="auto"/>
        </w:rPr>
        <w:t xml:space="preserve"> Мероприят</w:t>
      </w:r>
      <w:r>
        <w:rPr>
          <w:rFonts w:ascii="Times New Roman" w:hAnsi="Times New Roman"/>
          <w:color w:val="auto"/>
        </w:rPr>
        <w:t>ия по развитию системы рекреаций</w:t>
      </w:r>
      <w:r w:rsidRPr="00A50C6C">
        <w:rPr>
          <w:rFonts w:ascii="Times New Roman" w:hAnsi="Times New Roman"/>
          <w:color w:val="auto"/>
        </w:rPr>
        <w:t>;</w:t>
      </w:r>
    </w:p>
    <w:p w:rsidR="00CC51E9" w:rsidRPr="00A50C6C" w:rsidRDefault="00CC51E9" w:rsidP="003D51D9">
      <w:pPr>
        <w:pStyle w:val="Heading2"/>
        <w:keepNext w:val="0"/>
        <w:keepLines w:val="0"/>
        <w:widowControl w:val="0"/>
        <w:suppressAutoHyphens/>
        <w:spacing w:before="0" w:line="360" w:lineRule="auto"/>
        <w:ind w:left="720"/>
        <w:rPr>
          <w:rFonts w:ascii="Times New Roman" w:hAnsi="Times New Roman"/>
          <w:color w:val="auto"/>
        </w:rPr>
      </w:pPr>
      <w:r w:rsidRPr="00A50C6C">
        <w:rPr>
          <w:rFonts w:ascii="Times New Roman" w:hAnsi="Times New Roman"/>
          <w:color w:val="auto"/>
        </w:rPr>
        <w:t>2.8</w:t>
      </w:r>
      <w:r>
        <w:rPr>
          <w:rFonts w:ascii="Times New Roman" w:hAnsi="Times New Roman"/>
          <w:color w:val="auto"/>
        </w:rPr>
        <w:t xml:space="preserve"> </w:t>
      </w:r>
      <w:r w:rsidRPr="00A50C6C">
        <w:rPr>
          <w:rFonts w:ascii="Times New Roman" w:hAnsi="Times New Roman"/>
          <w:color w:val="auto"/>
        </w:rPr>
        <w:t xml:space="preserve"> Мероприятия по санитарной очистке территории;</w:t>
      </w:r>
    </w:p>
    <w:p w:rsidR="00CC51E9" w:rsidRPr="00A50C6C" w:rsidRDefault="00CC51E9" w:rsidP="00AB2AE2">
      <w:pPr>
        <w:pStyle w:val="Heading2"/>
        <w:keepLines w:val="0"/>
        <w:widowControl w:val="0"/>
        <w:suppressAutoHyphens/>
        <w:spacing w:before="0" w:line="360" w:lineRule="auto"/>
        <w:ind w:left="720"/>
        <w:rPr>
          <w:rFonts w:ascii="Times New Roman" w:hAnsi="Times New Roman"/>
          <w:color w:val="auto"/>
        </w:rPr>
      </w:pPr>
      <w:r w:rsidRPr="00A50C6C">
        <w:rPr>
          <w:rFonts w:ascii="Times New Roman" w:hAnsi="Times New Roman"/>
          <w:color w:val="auto"/>
        </w:rPr>
        <w:t xml:space="preserve">2.9 </w:t>
      </w:r>
      <w:r>
        <w:rPr>
          <w:rFonts w:ascii="Times New Roman" w:hAnsi="Times New Roman"/>
          <w:color w:val="auto"/>
        </w:rPr>
        <w:t xml:space="preserve"> </w:t>
      </w:r>
      <w:r w:rsidRPr="00A50C6C">
        <w:rPr>
          <w:rFonts w:ascii="Times New Roman" w:hAnsi="Times New Roman"/>
          <w:color w:val="auto"/>
        </w:rPr>
        <w:t>Мероприятия по охране окружающей среды;</w:t>
      </w:r>
    </w:p>
    <w:p w:rsidR="00CC51E9" w:rsidRPr="00A50C6C" w:rsidRDefault="00CC51E9" w:rsidP="00AB2AE2">
      <w:pPr>
        <w:pStyle w:val="Heading2"/>
        <w:keepLines w:val="0"/>
        <w:widowControl w:val="0"/>
        <w:suppressAutoHyphens/>
        <w:spacing w:before="0" w:line="360" w:lineRule="auto"/>
        <w:ind w:left="720"/>
        <w:rPr>
          <w:rFonts w:ascii="Times New Roman" w:hAnsi="Times New Roman"/>
          <w:color w:val="auto"/>
        </w:rPr>
      </w:pPr>
      <w:r w:rsidRPr="00A50C6C">
        <w:rPr>
          <w:rFonts w:ascii="Times New Roman" w:hAnsi="Times New Roman"/>
          <w:color w:val="auto"/>
        </w:rPr>
        <w:t>2.10 Мероприятия по охране объектов культурного наследия;</w:t>
      </w:r>
    </w:p>
    <w:p w:rsidR="00CC51E9" w:rsidRPr="00A50C6C" w:rsidRDefault="00CC51E9" w:rsidP="00AB2AE2">
      <w:pPr>
        <w:pStyle w:val="Heading2"/>
        <w:keepNext w:val="0"/>
        <w:keepLines w:val="0"/>
        <w:widowControl w:val="0"/>
        <w:suppressAutoHyphens/>
        <w:spacing w:before="0"/>
        <w:ind w:left="720"/>
        <w:rPr>
          <w:rFonts w:ascii="Times New Roman" w:hAnsi="Times New Roman"/>
          <w:color w:val="auto"/>
        </w:rPr>
      </w:pPr>
      <w:r w:rsidRPr="00A50C6C">
        <w:rPr>
          <w:rFonts w:ascii="Times New Roman" w:hAnsi="Times New Roman"/>
          <w:color w:val="auto"/>
        </w:rPr>
        <w:t>2.11 Мероприятия по снижению основных факторов риска возникновения чрезвычайных ситуаций природного и техногенного характера;</w:t>
      </w:r>
    </w:p>
    <w:p w:rsidR="00CC51E9" w:rsidRDefault="00CC51E9" w:rsidP="00A560E6">
      <w:pPr>
        <w:widowControl w:val="0"/>
        <w:suppressAutoHyphens/>
        <w:spacing w:after="0" w:line="360" w:lineRule="auto"/>
        <w:ind w:firstLine="851"/>
        <w:jc w:val="both"/>
        <w:rPr>
          <w:sz w:val="28"/>
          <w:szCs w:val="28"/>
        </w:rPr>
      </w:pPr>
    </w:p>
    <w:p w:rsidR="00CC51E9" w:rsidRDefault="00CC51E9" w:rsidP="007D3A67">
      <w:pPr>
        <w:pStyle w:val="Heading1"/>
        <w:keepLines w:val="0"/>
        <w:pageBreakBefore/>
        <w:tabs>
          <w:tab w:val="left" w:pos="0"/>
        </w:tabs>
        <w:suppressAutoHyphens/>
        <w:spacing w:before="0"/>
        <w:jc w:val="center"/>
        <w:rPr>
          <w:rFonts w:ascii="Times New Roman" w:hAnsi="Times New Roman"/>
          <w:color w:val="auto"/>
        </w:rPr>
      </w:pPr>
      <w:bookmarkStart w:id="5" w:name="_Toc268263725"/>
      <w:bookmarkStart w:id="6" w:name="_Toc298142856"/>
      <w:bookmarkStart w:id="7" w:name="_Toc336507771"/>
      <w:bookmarkStart w:id="8" w:name="_Toc262569768"/>
      <w:r>
        <w:rPr>
          <w:rFonts w:ascii="Times New Roman" w:hAnsi="Times New Roman"/>
          <w:color w:val="auto"/>
        </w:rPr>
        <w:t xml:space="preserve">1. </w:t>
      </w:r>
      <w:r w:rsidRPr="00666846">
        <w:rPr>
          <w:rFonts w:ascii="Times New Roman" w:hAnsi="Times New Roman"/>
          <w:color w:val="auto"/>
        </w:rPr>
        <w:t>ЦЕЛИ И ЗАДАЧИ ТЕРРИТОРИАЛЬНОГО ПЛАНИРОВАНИЯ</w:t>
      </w:r>
      <w:bookmarkEnd w:id="5"/>
      <w:bookmarkEnd w:id="6"/>
      <w:bookmarkEnd w:id="7"/>
      <w:r w:rsidRPr="00666846">
        <w:rPr>
          <w:rFonts w:ascii="Times New Roman" w:hAnsi="Times New Roman"/>
          <w:color w:val="auto"/>
        </w:rPr>
        <w:t xml:space="preserve"> </w:t>
      </w:r>
      <w:bookmarkEnd w:id="8"/>
    </w:p>
    <w:p w:rsidR="00CC51E9" w:rsidRPr="00D63DF1" w:rsidRDefault="00CC51E9" w:rsidP="00D63DF1"/>
    <w:p w:rsidR="00CC51E9" w:rsidRDefault="00CC51E9" w:rsidP="00D63DF1">
      <w:pPr>
        <w:keepNext/>
        <w:keepLines/>
        <w:spacing w:after="0" w:line="360" w:lineRule="auto"/>
        <w:ind w:firstLine="851"/>
        <w:jc w:val="both"/>
      </w:pPr>
      <w:r>
        <w:t>М</w:t>
      </w:r>
      <w:r w:rsidRPr="00477F4D">
        <w:t>униципальное об</w:t>
      </w:r>
      <w:r>
        <w:t>разование «</w:t>
      </w:r>
      <w:r>
        <w:rPr>
          <w:b/>
        </w:rPr>
        <w:t>Ольговской</w:t>
      </w:r>
      <w:r w:rsidRPr="00D63DF1">
        <w:rPr>
          <w:b/>
        </w:rPr>
        <w:t xml:space="preserve"> сельсовет</w:t>
      </w:r>
      <w:r>
        <w:rPr>
          <w:b/>
        </w:rPr>
        <w:t>»</w:t>
      </w:r>
      <w:r w:rsidRPr="00477F4D">
        <w:t xml:space="preserve"> </w:t>
      </w:r>
      <w:r>
        <w:t xml:space="preserve">расположен в </w:t>
      </w:r>
      <w:r w:rsidRPr="00B74112">
        <w:t>центральной</w:t>
      </w:r>
      <w:r>
        <w:rPr>
          <w:color w:val="FF0000"/>
        </w:rPr>
        <w:t xml:space="preserve"> </w:t>
      </w:r>
      <w:r>
        <w:t>части Кореневс</w:t>
      </w:r>
      <w:r w:rsidRPr="00477F4D">
        <w:t>ко</w:t>
      </w:r>
      <w:r>
        <w:t>го</w:t>
      </w:r>
      <w:r w:rsidRPr="00477F4D">
        <w:t xml:space="preserve"> район</w:t>
      </w:r>
      <w:r>
        <w:t>а</w:t>
      </w:r>
      <w:r w:rsidRPr="00477F4D">
        <w:t xml:space="preserve"> Курской области.</w:t>
      </w:r>
      <w:r w:rsidRPr="0026573D">
        <w:t xml:space="preserve"> </w:t>
      </w:r>
      <w:r w:rsidRPr="0025196A">
        <w:t>Общая площадь земель в границах муниципального образования</w:t>
      </w:r>
      <w:r w:rsidRPr="00B46838">
        <w:rPr>
          <w:b/>
        </w:rPr>
        <w:t xml:space="preserve"> </w:t>
      </w:r>
      <w:r w:rsidRPr="0025196A">
        <w:t>составляет</w:t>
      </w:r>
      <w:r>
        <w:t xml:space="preserve"> - </w:t>
      </w:r>
      <w:r w:rsidRPr="0025196A">
        <w:t xml:space="preserve"> </w:t>
      </w:r>
      <w:r w:rsidRPr="00435DF7">
        <w:rPr>
          <w:b/>
          <w:u w:val="single"/>
        </w:rPr>
        <w:t>11053,0 га.</w:t>
      </w:r>
      <w:r w:rsidRPr="0025196A">
        <w:t xml:space="preserve"> </w:t>
      </w:r>
    </w:p>
    <w:p w:rsidR="00CC51E9" w:rsidRDefault="00CC51E9" w:rsidP="00D63DF1">
      <w:pPr>
        <w:keepNext/>
        <w:suppressAutoHyphens/>
        <w:spacing w:after="0" w:line="360" w:lineRule="auto"/>
        <w:ind w:firstLine="851"/>
        <w:jc w:val="both"/>
        <w:rPr>
          <w:b/>
        </w:rPr>
      </w:pPr>
      <w:r w:rsidRPr="00D90105">
        <w:t xml:space="preserve">В состав </w:t>
      </w:r>
      <w:r>
        <w:t>Кореневского сельсовета</w:t>
      </w:r>
      <w:r w:rsidRPr="00D90105">
        <w:t xml:space="preserve"> включено </w:t>
      </w:r>
      <w:r>
        <w:rPr>
          <w:b/>
        </w:rPr>
        <w:t>6</w:t>
      </w:r>
      <w:r>
        <w:t xml:space="preserve"> населенных пунктов: </w:t>
      </w:r>
      <w:r>
        <w:rPr>
          <w:b/>
        </w:rPr>
        <w:t>с. Ольговка, с.Ветрено, с.Кремяное, д.Дуровка, д.Жеболовка, д.Журавли.</w:t>
      </w:r>
    </w:p>
    <w:p w:rsidR="00CC51E9" w:rsidRDefault="00CC51E9" w:rsidP="00D63DF1">
      <w:pPr>
        <w:keepNext/>
        <w:suppressAutoHyphens/>
        <w:spacing w:after="0" w:line="360" w:lineRule="auto"/>
        <w:ind w:firstLine="851"/>
        <w:jc w:val="both"/>
      </w:pPr>
      <w:r>
        <w:rPr>
          <w:b/>
        </w:rPr>
        <w:t xml:space="preserve"> </w:t>
      </w:r>
      <w:r w:rsidRPr="006C7FB4">
        <w:t>Административным центром является</w:t>
      </w:r>
      <w:r w:rsidRPr="00D63DF1">
        <w:rPr>
          <w:b/>
        </w:rPr>
        <w:t xml:space="preserve"> </w:t>
      </w:r>
      <w:r w:rsidRPr="00D63DF1">
        <w:rPr>
          <w:b/>
          <w:kern w:val="0"/>
          <w:lang w:eastAsia="ru-RU"/>
        </w:rPr>
        <w:t>с.</w:t>
      </w:r>
      <w:r>
        <w:rPr>
          <w:b/>
          <w:kern w:val="0"/>
          <w:lang w:eastAsia="ru-RU"/>
        </w:rPr>
        <w:t>Ольговка</w:t>
      </w:r>
      <w:r>
        <w:t>.</w:t>
      </w:r>
    </w:p>
    <w:p w:rsidR="00CC51E9" w:rsidRPr="007E7766" w:rsidRDefault="00CC51E9" w:rsidP="00820B71">
      <w:pPr>
        <w:pStyle w:val="ListParagraph"/>
        <w:numPr>
          <w:ilvl w:val="0"/>
          <w:numId w:val="6"/>
        </w:numPr>
        <w:shd w:val="clear" w:color="auto" w:fill="FFFFFF"/>
        <w:spacing w:after="0"/>
        <w:jc w:val="both"/>
        <w:rPr>
          <w:iCs/>
          <w:kern w:val="1"/>
        </w:rPr>
      </w:pPr>
      <w:r>
        <w:rPr>
          <w:rFonts w:cs="Arial"/>
          <w:kern w:val="1"/>
        </w:rPr>
        <w:t xml:space="preserve">Правовой </w:t>
      </w:r>
      <w:r w:rsidRPr="003647CD">
        <w:rPr>
          <w:rFonts w:cs="Arial"/>
          <w:kern w:val="1"/>
        </w:rPr>
        <w:t xml:space="preserve">статус </w:t>
      </w:r>
      <w:r>
        <w:rPr>
          <w:b/>
        </w:rPr>
        <w:t>Ольгов</w:t>
      </w:r>
      <w:r w:rsidRPr="007D4C97">
        <w:rPr>
          <w:b/>
        </w:rPr>
        <w:t>ского</w:t>
      </w:r>
      <w:r w:rsidRPr="00D63DF1">
        <w:rPr>
          <w:b/>
        </w:rPr>
        <w:t xml:space="preserve"> сельсовета</w:t>
      </w:r>
      <w:r w:rsidRPr="003647CD">
        <w:rPr>
          <w:rFonts w:cs="Arial"/>
          <w:kern w:val="1"/>
        </w:rPr>
        <w:t xml:space="preserve"> установле</w:t>
      </w:r>
      <w:r>
        <w:rPr>
          <w:rFonts w:cs="Arial"/>
          <w:kern w:val="1"/>
        </w:rPr>
        <w:t xml:space="preserve">н </w:t>
      </w:r>
      <w:r w:rsidRPr="006D2078">
        <w:rPr>
          <w:rFonts w:cs="Arial"/>
          <w:b/>
          <w:kern w:val="1"/>
        </w:rPr>
        <w:t xml:space="preserve">Законом о муниципальных образованиях Курской области </w:t>
      </w:r>
      <w:r w:rsidRPr="00B74112">
        <w:rPr>
          <w:rFonts w:cs="Arial"/>
          <w:b/>
          <w:kern w:val="1"/>
        </w:rPr>
        <w:t>№ 48-ЗКО от 21 окт</w:t>
      </w:r>
      <w:r>
        <w:rPr>
          <w:rFonts w:cs="Arial"/>
          <w:b/>
          <w:kern w:val="1"/>
        </w:rPr>
        <w:t>я</w:t>
      </w:r>
      <w:r w:rsidRPr="00B74112">
        <w:rPr>
          <w:rFonts w:cs="Arial"/>
          <w:b/>
          <w:kern w:val="1"/>
        </w:rPr>
        <w:t>бря 2004 года.</w:t>
      </w:r>
    </w:p>
    <w:p w:rsidR="00CC51E9" w:rsidRPr="007E7766" w:rsidRDefault="00CC51E9" w:rsidP="007E7766">
      <w:pPr>
        <w:pStyle w:val="ListParagraph"/>
        <w:numPr>
          <w:ilvl w:val="0"/>
          <w:numId w:val="6"/>
        </w:numPr>
        <w:shd w:val="clear" w:color="auto" w:fill="FFFFFF"/>
        <w:spacing w:after="0"/>
        <w:jc w:val="both"/>
        <w:rPr>
          <w:iCs/>
          <w:kern w:val="1"/>
        </w:rPr>
      </w:pPr>
      <w:r>
        <w:rPr>
          <w:rFonts w:cs="Arial"/>
          <w:kern w:val="1"/>
        </w:rPr>
        <w:t>Границы</w:t>
      </w:r>
      <w:r w:rsidRPr="007E7766">
        <w:rPr>
          <w:b/>
        </w:rPr>
        <w:t xml:space="preserve"> </w:t>
      </w:r>
      <w:r>
        <w:rPr>
          <w:b/>
        </w:rPr>
        <w:t>Ольгов</w:t>
      </w:r>
      <w:r w:rsidRPr="007D4C97">
        <w:rPr>
          <w:b/>
        </w:rPr>
        <w:t>ского</w:t>
      </w:r>
      <w:r>
        <w:rPr>
          <w:rFonts w:cs="Arial"/>
          <w:kern w:val="1"/>
        </w:rPr>
        <w:t xml:space="preserve"> </w:t>
      </w:r>
      <w:r w:rsidRPr="00D63DF1">
        <w:rPr>
          <w:b/>
        </w:rPr>
        <w:t>сельсовета</w:t>
      </w:r>
      <w:r w:rsidRPr="003647CD">
        <w:rPr>
          <w:rFonts w:cs="Arial"/>
          <w:kern w:val="1"/>
        </w:rPr>
        <w:t xml:space="preserve"> установле</w:t>
      </w:r>
      <w:r>
        <w:rPr>
          <w:rFonts w:cs="Arial"/>
          <w:kern w:val="1"/>
        </w:rPr>
        <w:t xml:space="preserve">ны </w:t>
      </w:r>
      <w:r>
        <w:rPr>
          <w:rFonts w:cs="Arial"/>
          <w:b/>
          <w:kern w:val="1"/>
        </w:rPr>
        <w:t>З</w:t>
      </w:r>
      <w:r w:rsidRPr="006D2078">
        <w:rPr>
          <w:rFonts w:cs="Arial"/>
          <w:b/>
          <w:kern w:val="1"/>
        </w:rPr>
        <w:t xml:space="preserve">аконом "О границах муниципальных образований Курской области </w:t>
      </w:r>
      <w:r w:rsidRPr="00B74112">
        <w:rPr>
          <w:rFonts w:cs="Arial"/>
          <w:b/>
          <w:kern w:val="1"/>
        </w:rPr>
        <w:t>№ 60-ЗКО от 01 декабря 2004 года.</w:t>
      </w:r>
    </w:p>
    <w:p w:rsidR="00CC51E9" w:rsidRPr="003647CD" w:rsidRDefault="00CC51E9" w:rsidP="003647CD">
      <w:pPr>
        <w:pStyle w:val="ListParagraph"/>
        <w:numPr>
          <w:ilvl w:val="0"/>
          <w:numId w:val="6"/>
        </w:numPr>
        <w:spacing w:after="0"/>
        <w:jc w:val="both"/>
        <w:rPr>
          <w:rFonts w:cs="Arial"/>
          <w:kern w:val="1"/>
        </w:rPr>
      </w:pPr>
      <w:r w:rsidRPr="003647CD">
        <w:rPr>
          <w:rFonts w:cs="Arial"/>
          <w:kern w:val="1"/>
        </w:rPr>
        <w:t>В границы</w:t>
      </w:r>
      <w:r>
        <w:rPr>
          <w:rFonts w:cs="Arial"/>
          <w:kern w:val="1"/>
        </w:rPr>
        <w:t xml:space="preserve"> населённых пунктов</w:t>
      </w:r>
      <w:r w:rsidRPr="007E7766">
        <w:rPr>
          <w:b/>
        </w:rPr>
        <w:t xml:space="preserve"> </w:t>
      </w:r>
      <w:r>
        <w:rPr>
          <w:b/>
        </w:rPr>
        <w:t>Ольгов</w:t>
      </w:r>
      <w:r w:rsidRPr="007D4C97">
        <w:rPr>
          <w:b/>
        </w:rPr>
        <w:t>ского</w:t>
      </w:r>
      <w:r w:rsidRPr="00D63DF1">
        <w:rPr>
          <w:b/>
        </w:rPr>
        <w:t xml:space="preserve"> сельсовета</w:t>
      </w:r>
      <w:r w:rsidRPr="003647CD">
        <w:rPr>
          <w:rFonts w:cs="Arial"/>
          <w:kern w:val="1"/>
        </w:rPr>
        <w:t xml:space="preserve"> включаются земельные участки, предназначенные для строительств</w:t>
      </w:r>
      <w:r>
        <w:rPr>
          <w:rFonts w:cs="Arial"/>
          <w:kern w:val="1"/>
        </w:rPr>
        <w:t>а муниципального жилья, участки</w:t>
      </w:r>
      <w:r w:rsidRPr="003647CD">
        <w:rPr>
          <w:rFonts w:cs="Arial"/>
          <w:kern w:val="1"/>
        </w:rPr>
        <w:t xml:space="preserve"> для комплексной жилой застройки с привлечением инвестиционных средств, </w:t>
      </w:r>
      <w:r>
        <w:rPr>
          <w:rFonts w:cs="Arial"/>
          <w:kern w:val="1"/>
        </w:rPr>
        <w:t>участки</w:t>
      </w:r>
      <w:r w:rsidRPr="003647CD">
        <w:rPr>
          <w:rFonts w:cs="Arial"/>
          <w:kern w:val="1"/>
        </w:rPr>
        <w:t xml:space="preserve">  индивидуального жилищного строительства.</w:t>
      </w:r>
    </w:p>
    <w:p w:rsidR="00CC51E9" w:rsidRPr="003647CD" w:rsidRDefault="00CC51E9" w:rsidP="00D63DF1">
      <w:pPr>
        <w:pStyle w:val="ListParagraph"/>
        <w:spacing w:after="0"/>
        <w:jc w:val="both"/>
        <w:rPr>
          <w:rFonts w:cs="Arial"/>
          <w:kern w:val="1"/>
        </w:rPr>
      </w:pPr>
    </w:p>
    <w:p w:rsidR="00CC51E9" w:rsidRDefault="00CC51E9" w:rsidP="003647CD">
      <w:pPr>
        <w:pStyle w:val="ListParagraph"/>
        <w:numPr>
          <w:ilvl w:val="0"/>
          <w:numId w:val="6"/>
        </w:numPr>
        <w:spacing w:after="0"/>
        <w:rPr>
          <w:kern w:val="1"/>
        </w:rPr>
      </w:pPr>
      <w:r w:rsidRPr="003647CD">
        <w:rPr>
          <w:rFonts w:cs="Arial"/>
          <w:kern w:val="1"/>
        </w:rPr>
        <w:t xml:space="preserve">Всего в границы </w:t>
      </w:r>
      <w:r w:rsidRPr="00BD0CFE">
        <w:rPr>
          <w:rFonts w:cs="Arial"/>
          <w:b/>
          <w:kern w:val="1"/>
        </w:rPr>
        <w:t>населённых пунктов</w:t>
      </w:r>
      <w:r w:rsidRPr="007E7766">
        <w:rPr>
          <w:b/>
        </w:rPr>
        <w:t xml:space="preserve"> </w:t>
      </w:r>
      <w:r>
        <w:rPr>
          <w:b/>
        </w:rPr>
        <w:t>Ольгов</w:t>
      </w:r>
      <w:r w:rsidRPr="007D4C97">
        <w:rPr>
          <w:b/>
        </w:rPr>
        <w:t>ского</w:t>
      </w:r>
      <w:r>
        <w:rPr>
          <w:rFonts w:cs="Arial"/>
          <w:kern w:val="1"/>
        </w:rPr>
        <w:t xml:space="preserve"> </w:t>
      </w:r>
      <w:r w:rsidRPr="00D63DF1">
        <w:rPr>
          <w:b/>
        </w:rPr>
        <w:t>сельсовета</w:t>
      </w:r>
      <w:r w:rsidRPr="003647CD">
        <w:rPr>
          <w:rFonts w:cs="Arial"/>
          <w:kern w:val="1"/>
        </w:rPr>
        <w:t xml:space="preserve"> </w:t>
      </w:r>
      <w:r w:rsidRPr="003647CD">
        <w:rPr>
          <w:kern w:val="1"/>
        </w:rPr>
        <w:t xml:space="preserve">включаются земельные участки, общей площадью </w:t>
      </w:r>
      <w:r w:rsidRPr="00435DF7">
        <w:rPr>
          <w:b/>
          <w:kern w:val="1"/>
        </w:rPr>
        <w:t>542,0 га</w:t>
      </w:r>
      <w:r w:rsidRPr="003647CD">
        <w:rPr>
          <w:kern w:val="1"/>
        </w:rPr>
        <w:t>, в том числе:</w:t>
      </w:r>
    </w:p>
    <w:p w:rsidR="00CC51E9" w:rsidRPr="005B1038" w:rsidRDefault="00CC51E9" w:rsidP="005B1038">
      <w:pPr>
        <w:spacing w:after="0"/>
        <w:rPr>
          <w:kern w:val="1"/>
        </w:rPr>
      </w:pPr>
    </w:p>
    <w:tbl>
      <w:tblPr>
        <w:tblW w:w="935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8"/>
        <w:gridCol w:w="4677"/>
      </w:tblGrid>
      <w:tr w:rsidR="00CC51E9" w:rsidRPr="0049079B" w:rsidTr="00BB4DCF">
        <w:trPr>
          <w:trHeight w:val="1749"/>
        </w:trPr>
        <w:tc>
          <w:tcPr>
            <w:tcW w:w="4678" w:type="dxa"/>
          </w:tcPr>
          <w:p w:rsidR="00CC51E9" w:rsidRPr="00BF55C3" w:rsidRDefault="00CC51E9" w:rsidP="001D720C">
            <w:pPr>
              <w:jc w:val="both"/>
            </w:pPr>
            <w:r w:rsidRPr="00A23381">
              <w:t>Село</w:t>
            </w:r>
            <w:r w:rsidRPr="00A23381">
              <w:rPr>
                <w:b/>
              </w:rPr>
              <w:t xml:space="preserve"> </w:t>
            </w:r>
            <w:r w:rsidRPr="00A23381">
              <w:rPr>
                <w:rFonts w:cs="Arial"/>
                <w:b/>
                <w:kern w:val="1"/>
              </w:rPr>
              <w:t>Ольговка</w:t>
            </w:r>
            <w:r w:rsidRPr="00A23381">
              <w:t xml:space="preserve"> ---------------------</w:t>
            </w:r>
            <w:r w:rsidRPr="006A06AF">
              <w:rPr>
                <w:color w:val="FF0000"/>
              </w:rPr>
              <w:t xml:space="preserve"> </w:t>
            </w:r>
            <w:r w:rsidRPr="00BF55C3">
              <w:rPr>
                <w:b/>
              </w:rPr>
              <w:t>482,0 га;</w:t>
            </w:r>
            <w:r w:rsidRPr="00BF55C3">
              <w:t xml:space="preserve"> </w:t>
            </w:r>
          </w:p>
          <w:p w:rsidR="00CC51E9" w:rsidRPr="00BF55C3" w:rsidRDefault="00CC51E9" w:rsidP="001D720C">
            <w:pPr>
              <w:jc w:val="both"/>
            </w:pPr>
            <w:r w:rsidRPr="00BF55C3">
              <w:t>Село</w:t>
            </w:r>
            <w:r w:rsidRPr="00BF55C3">
              <w:rPr>
                <w:b/>
              </w:rPr>
              <w:t xml:space="preserve"> </w:t>
            </w:r>
            <w:r w:rsidRPr="00BF55C3">
              <w:rPr>
                <w:rFonts w:cs="Arial"/>
                <w:b/>
                <w:kern w:val="1"/>
              </w:rPr>
              <w:t>Ветрено</w:t>
            </w:r>
            <w:r w:rsidRPr="00BF55C3">
              <w:t xml:space="preserve"> ----------------------- </w:t>
            </w:r>
            <w:r w:rsidRPr="00BF55C3">
              <w:rPr>
                <w:b/>
              </w:rPr>
              <w:t>144,0 га;</w:t>
            </w:r>
            <w:r w:rsidRPr="00BF55C3">
              <w:t xml:space="preserve"> </w:t>
            </w:r>
          </w:p>
          <w:p w:rsidR="00CC51E9" w:rsidRPr="00D63DF1" w:rsidRDefault="00CC51E9" w:rsidP="00BF55C3">
            <w:pPr>
              <w:jc w:val="both"/>
            </w:pPr>
            <w:r w:rsidRPr="00BF55C3">
              <w:t>Село</w:t>
            </w:r>
            <w:r w:rsidRPr="00BF55C3">
              <w:rPr>
                <w:b/>
              </w:rPr>
              <w:t xml:space="preserve"> </w:t>
            </w:r>
            <w:r w:rsidRPr="00BF55C3">
              <w:rPr>
                <w:rFonts w:cs="Arial"/>
                <w:b/>
                <w:kern w:val="1"/>
              </w:rPr>
              <w:t>Кремяное</w:t>
            </w:r>
            <w:r w:rsidRPr="00BF55C3">
              <w:t xml:space="preserve"> --------------------- </w:t>
            </w:r>
            <w:r w:rsidRPr="00BF55C3">
              <w:rPr>
                <w:b/>
              </w:rPr>
              <w:t>582,0 га;</w:t>
            </w:r>
            <w:r w:rsidRPr="006A06AF">
              <w:rPr>
                <w:color w:val="FF0000"/>
              </w:rPr>
              <w:t xml:space="preserve"> </w:t>
            </w:r>
          </w:p>
        </w:tc>
        <w:tc>
          <w:tcPr>
            <w:tcW w:w="4677" w:type="dxa"/>
          </w:tcPr>
          <w:p w:rsidR="00CC51E9" w:rsidRPr="00BF55C3" w:rsidRDefault="00CC51E9" w:rsidP="00595869">
            <w:pPr>
              <w:jc w:val="both"/>
            </w:pPr>
            <w:r w:rsidRPr="00A23381">
              <w:t>Деревня</w:t>
            </w:r>
            <w:r w:rsidRPr="00A23381">
              <w:rPr>
                <w:b/>
              </w:rPr>
              <w:t xml:space="preserve"> Дуровка </w:t>
            </w:r>
            <w:r w:rsidRPr="00A23381">
              <w:t>-----------------</w:t>
            </w:r>
            <w:r>
              <w:rPr>
                <w:color w:val="FF0000"/>
              </w:rPr>
              <w:t xml:space="preserve"> </w:t>
            </w:r>
            <w:r w:rsidRPr="00BF55C3">
              <w:rPr>
                <w:b/>
              </w:rPr>
              <w:t>63,0 га;</w:t>
            </w:r>
          </w:p>
          <w:p w:rsidR="00CC51E9" w:rsidRPr="00BF55C3" w:rsidRDefault="00CC51E9" w:rsidP="00595869">
            <w:pPr>
              <w:jc w:val="both"/>
              <w:rPr>
                <w:b/>
              </w:rPr>
            </w:pPr>
            <w:r w:rsidRPr="00BF55C3">
              <w:t>Деревня</w:t>
            </w:r>
            <w:r w:rsidRPr="00BF55C3">
              <w:rPr>
                <w:b/>
              </w:rPr>
              <w:t xml:space="preserve"> Жеболовка </w:t>
            </w:r>
            <w:r w:rsidRPr="00BF55C3">
              <w:t>---------------</w:t>
            </w:r>
            <w:r w:rsidRPr="00BF55C3">
              <w:rPr>
                <w:b/>
              </w:rPr>
              <w:t xml:space="preserve"> 151,0 га;</w:t>
            </w:r>
          </w:p>
          <w:p w:rsidR="00CC51E9" w:rsidRPr="00D63DF1" w:rsidRDefault="00CC51E9" w:rsidP="00BF55C3">
            <w:pPr>
              <w:jc w:val="both"/>
            </w:pPr>
            <w:r w:rsidRPr="00BF55C3">
              <w:t>Деревня</w:t>
            </w:r>
            <w:r w:rsidRPr="00BF55C3">
              <w:rPr>
                <w:b/>
              </w:rPr>
              <w:t xml:space="preserve"> Журавли </w:t>
            </w:r>
            <w:r w:rsidRPr="00BF55C3">
              <w:t>-----------------</w:t>
            </w:r>
            <w:r w:rsidRPr="00BF55C3">
              <w:rPr>
                <w:b/>
              </w:rPr>
              <w:t xml:space="preserve"> 153,0 га;</w:t>
            </w:r>
          </w:p>
        </w:tc>
      </w:tr>
    </w:tbl>
    <w:p w:rsidR="00CC51E9" w:rsidRDefault="00CC51E9" w:rsidP="005B1038">
      <w:pPr>
        <w:pStyle w:val="ListParagraph"/>
        <w:shd w:val="clear" w:color="auto" w:fill="FFFFFF"/>
        <w:spacing w:line="340" w:lineRule="exact"/>
        <w:jc w:val="both"/>
        <w:rPr>
          <w:iCs/>
          <w:kern w:val="1"/>
        </w:rPr>
      </w:pPr>
    </w:p>
    <w:p w:rsidR="00CC51E9" w:rsidRDefault="00CC51E9" w:rsidP="003647CD">
      <w:pPr>
        <w:pStyle w:val="ListParagraph"/>
        <w:numPr>
          <w:ilvl w:val="0"/>
          <w:numId w:val="6"/>
        </w:numPr>
        <w:shd w:val="clear" w:color="auto" w:fill="FFFFFF"/>
        <w:spacing w:line="340" w:lineRule="exact"/>
        <w:jc w:val="both"/>
        <w:rPr>
          <w:iCs/>
          <w:kern w:val="1"/>
        </w:rPr>
      </w:pPr>
      <w:r w:rsidRPr="003647CD">
        <w:rPr>
          <w:iCs/>
          <w:kern w:val="1"/>
        </w:rPr>
        <w:t>Порядок включения земельных участков в</w:t>
      </w:r>
      <w:r>
        <w:rPr>
          <w:iCs/>
          <w:kern w:val="1"/>
        </w:rPr>
        <w:t xml:space="preserve"> </w:t>
      </w:r>
      <w:r w:rsidRPr="003647CD">
        <w:rPr>
          <w:iCs/>
          <w:kern w:val="1"/>
        </w:rPr>
        <w:t xml:space="preserve">границы населенных пунктов установлен действующим федеральным законодательством. </w:t>
      </w:r>
    </w:p>
    <w:p w:rsidR="00CC51E9" w:rsidRDefault="00CC51E9" w:rsidP="00435DF7">
      <w:pPr>
        <w:pStyle w:val="ListParagraph"/>
        <w:shd w:val="clear" w:color="auto" w:fill="FFFFFF"/>
        <w:spacing w:line="340" w:lineRule="exact"/>
        <w:jc w:val="both"/>
        <w:rPr>
          <w:iCs/>
          <w:kern w:val="1"/>
        </w:rPr>
      </w:pPr>
    </w:p>
    <w:p w:rsidR="00CC51E9" w:rsidRDefault="00CC51E9" w:rsidP="00A23381">
      <w:pPr>
        <w:shd w:val="clear" w:color="auto" w:fill="FFFFFF"/>
        <w:spacing w:line="340" w:lineRule="exact"/>
        <w:jc w:val="both"/>
        <w:rPr>
          <w:iCs/>
          <w:kern w:val="1"/>
        </w:rPr>
      </w:pPr>
    </w:p>
    <w:p w:rsidR="00CC51E9" w:rsidRPr="00A23381" w:rsidRDefault="00CC51E9" w:rsidP="00A23381">
      <w:pPr>
        <w:shd w:val="clear" w:color="auto" w:fill="FFFFFF"/>
        <w:spacing w:line="340" w:lineRule="exact"/>
        <w:jc w:val="both"/>
        <w:rPr>
          <w:iCs/>
          <w:kern w:val="1"/>
        </w:rPr>
      </w:pPr>
    </w:p>
    <w:p w:rsidR="00CC51E9" w:rsidRPr="003647CD" w:rsidRDefault="00CC51E9" w:rsidP="003647CD">
      <w:pPr>
        <w:pStyle w:val="ListParagraph"/>
        <w:spacing w:after="0"/>
        <w:rPr>
          <w:kern w:val="1"/>
        </w:rPr>
      </w:pPr>
    </w:p>
    <w:p w:rsidR="00CC51E9" w:rsidRPr="00B53042" w:rsidRDefault="00CC51E9" w:rsidP="00836D23">
      <w:pPr>
        <w:pStyle w:val="Caption"/>
        <w:keepNext/>
        <w:rPr>
          <w:color w:val="auto"/>
          <w:kern w:val="0"/>
          <w:sz w:val="24"/>
          <w:szCs w:val="24"/>
          <w:lang w:eastAsia="ru-RU"/>
        </w:rPr>
      </w:pPr>
      <w:r w:rsidRPr="00B53042">
        <w:rPr>
          <w:color w:val="auto"/>
          <w:kern w:val="0"/>
          <w:sz w:val="24"/>
          <w:szCs w:val="24"/>
          <w:lang w:eastAsia="ru-RU"/>
        </w:rPr>
        <w:t xml:space="preserve"> Таблица </w:t>
      </w:r>
      <w:r w:rsidRPr="00B53042">
        <w:rPr>
          <w:color w:val="auto"/>
          <w:kern w:val="0"/>
          <w:sz w:val="24"/>
          <w:szCs w:val="24"/>
          <w:lang w:eastAsia="ru-RU"/>
        </w:rPr>
        <w:fldChar w:fldCharType="begin"/>
      </w:r>
      <w:r w:rsidRPr="00B53042">
        <w:rPr>
          <w:color w:val="auto"/>
          <w:kern w:val="0"/>
          <w:sz w:val="24"/>
          <w:szCs w:val="24"/>
          <w:lang w:eastAsia="ru-RU"/>
        </w:rPr>
        <w:instrText xml:space="preserve"> SEQ Таблица \* ARABIC </w:instrText>
      </w:r>
      <w:r w:rsidRPr="00B53042">
        <w:rPr>
          <w:color w:val="auto"/>
          <w:kern w:val="0"/>
          <w:sz w:val="24"/>
          <w:szCs w:val="24"/>
          <w:lang w:eastAsia="ru-RU"/>
        </w:rPr>
        <w:fldChar w:fldCharType="separate"/>
      </w:r>
      <w:r>
        <w:rPr>
          <w:noProof/>
          <w:color w:val="auto"/>
          <w:kern w:val="0"/>
          <w:sz w:val="24"/>
          <w:szCs w:val="24"/>
          <w:lang w:eastAsia="ru-RU"/>
        </w:rPr>
        <w:t>1</w:t>
      </w:r>
      <w:r w:rsidRPr="00B53042">
        <w:rPr>
          <w:color w:val="auto"/>
          <w:kern w:val="0"/>
          <w:sz w:val="24"/>
          <w:szCs w:val="24"/>
          <w:lang w:eastAsia="ru-RU"/>
        </w:rPr>
        <w:fldChar w:fldCharType="end"/>
      </w:r>
      <w:r w:rsidRPr="00B53042">
        <w:rPr>
          <w:color w:val="auto"/>
          <w:kern w:val="0"/>
          <w:sz w:val="24"/>
          <w:szCs w:val="24"/>
          <w:lang w:eastAsia="ru-RU"/>
        </w:rPr>
        <w:t>– Сведения о населении муниципального образования (по населенным пунктам)</w:t>
      </w:r>
      <w:r>
        <w:rPr>
          <w:color w:val="auto"/>
          <w:kern w:val="0"/>
          <w:sz w:val="24"/>
          <w:szCs w:val="24"/>
          <w:lang w:eastAsia="ru-RU"/>
        </w:rPr>
        <w:t xml:space="preserve"> на апрель 2014г.</w:t>
      </w:r>
    </w:p>
    <w:tbl>
      <w:tblPr>
        <w:tblW w:w="5000" w:type="pct"/>
        <w:tblLook w:val="0000"/>
      </w:tblPr>
      <w:tblGrid>
        <w:gridCol w:w="561"/>
        <w:gridCol w:w="2745"/>
        <w:gridCol w:w="1671"/>
        <w:gridCol w:w="1991"/>
        <w:gridCol w:w="980"/>
        <w:gridCol w:w="1623"/>
      </w:tblGrid>
      <w:tr w:rsidR="00CC51E9" w:rsidRPr="00626BA1" w:rsidTr="00AE778E">
        <w:trPr>
          <w:cantSplit/>
        </w:trPr>
        <w:tc>
          <w:tcPr>
            <w:tcW w:w="293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CC51E9" w:rsidRPr="00B53042" w:rsidRDefault="00CC51E9" w:rsidP="00E53537">
            <w:pPr>
              <w:spacing w:line="240" w:lineRule="auto"/>
              <w:jc w:val="center"/>
              <w:rPr>
                <w:b/>
                <w:color w:val="000000"/>
                <w:kern w:val="0"/>
                <w:lang w:eastAsia="ru-RU"/>
              </w:rPr>
            </w:pPr>
            <w:r w:rsidRPr="00B53042">
              <w:rPr>
                <w:b/>
                <w:color w:val="000000"/>
                <w:kern w:val="0"/>
                <w:lang w:eastAsia="ru-RU"/>
              </w:rPr>
              <w:t>№</w:t>
            </w:r>
          </w:p>
          <w:p w:rsidR="00CC51E9" w:rsidRPr="00B53042" w:rsidRDefault="00CC51E9" w:rsidP="00E53537">
            <w:pPr>
              <w:spacing w:after="0" w:line="240" w:lineRule="auto"/>
              <w:jc w:val="center"/>
              <w:rPr>
                <w:b/>
                <w:color w:val="000000"/>
                <w:kern w:val="0"/>
                <w:lang w:eastAsia="ru-RU"/>
              </w:rPr>
            </w:pPr>
            <w:r w:rsidRPr="00B53042">
              <w:rPr>
                <w:b/>
                <w:color w:val="000000"/>
                <w:kern w:val="0"/>
                <w:lang w:eastAsia="ru-RU"/>
              </w:rPr>
              <w:t>п/п</w:t>
            </w:r>
          </w:p>
        </w:tc>
        <w:tc>
          <w:tcPr>
            <w:tcW w:w="143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CC51E9" w:rsidRPr="00B53042" w:rsidRDefault="00CC51E9" w:rsidP="00E53537">
            <w:pPr>
              <w:spacing w:after="0" w:line="240" w:lineRule="auto"/>
              <w:jc w:val="center"/>
              <w:rPr>
                <w:b/>
                <w:color w:val="000000"/>
                <w:kern w:val="0"/>
                <w:lang w:eastAsia="ru-RU"/>
              </w:rPr>
            </w:pPr>
            <w:r w:rsidRPr="00B53042">
              <w:rPr>
                <w:b/>
                <w:color w:val="000000"/>
                <w:kern w:val="0"/>
                <w:lang w:eastAsia="ru-RU"/>
              </w:rPr>
              <w:t>Наименование населенного пункта</w:t>
            </w:r>
          </w:p>
        </w:tc>
        <w:tc>
          <w:tcPr>
            <w:tcW w:w="19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1E9" w:rsidRPr="00B53042" w:rsidRDefault="00CC51E9" w:rsidP="00E53537">
            <w:pPr>
              <w:spacing w:after="0" w:line="240" w:lineRule="auto"/>
              <w:jc w:val="center"/>
              <w:rPr>
                <w:b/>
                <w:color w:val="000000"/>
                <w:kern w:val="0"/>
                <w:lang w:eastAsia="ru-RU"/>
              </w:rPr>
            </w:pPr>
            <w:r w:rsidRPr="00B53042">
              <w:rPr>
                <w:b/>
                <w:color w:val="000000"/>
                <w:kern w:val="0"/>
                <w:lang w:eastAsia="ru-RU"/>
              </w:rPr>
              <w:t>Удаленность (км)</w:t>
            </w:r>
          </w:p>
        </w:tc>
        <w:tc>
          <w:tcPr>
            <w:tcW w:w="51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C51E9" w:rsidRPr="00B53042" w:rsidRDefault="00CC51E9" w:rsidP="00E53537">
            <w:pPr>
              <w:spacing w:after="0" w:line="240" w:lineRule="auto"/>
              <w:jc w:val="center"/>
              <w:rPr>
                <w:b/>
                <w:color w:val="000000"/>
                <w:kern w:val="0"/>
                <w:lang w:eastAsia="ru-RU"/>
              </w:rPr>
            </w:pPr>
            <w:r w:rsidRPr="00B53042">
              <w:rPr>
                <w:b/>
                <w:color w:val="000000"/>
                <w:kern w:val="0"/>
                <w:lang w:eastAsia="ru-RU"/>
              </w:rPr>
              <w:t>Число</w:t>
            </w:r>
          </w:p>
          <w:p w:rsidR="00CC51E9" w:rsidRPr="00B53042" w:rsidRDefault="00CC51E9" w:rsidP="00E53537">
            <w:pPr>
              <w:spacing w:after="0" w:line="240" w:lineRule="auto"/>
              <w:jc w:val="center"/>
              <w:rPr>
                <w:b/>
                <w:color w:val="000000"/>
                <w:kern w:val="0"/>
                <w:lang w:eastAsia="ru-RU"/>
              </w:rPr>
            </w:pPr>
            <w:r w:rsidRPr="00B53042">
              <w:rPr>
                <w:b/>
                <w:color w:val="000000"/>
                <w:kern w:val="0"/>
                <w:lang w:eastAsia="ru-RU"/>
              </w:rPr>
              <w:t>дворов</w:t>
            </w:r>
          </w:p>
        </w:tc>
        <w:tc>
          <w:tcPr>
            <w:tcW w:w="84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C51E9" w:rsidRPr="00B53042" w:rsidRDefault="00CC51E9" w:rsidP="00E53537">
            <w:pPr>
              <w:spacing w:after="0" w:line="240" w:lineRule="auto"/>
              <w:jc w:val="center"/>
              <w:rPr>
                <w:b/>
                <w:color w:val="000000"/>
                <w:kern w:val="0"/>
                <w:lang w:eastAsia="ru-RU"/>
              </w:rPr>
            </w:pPr>
            <w:r w:rsidRPr="00B53042">
              <w:rPr>
                <w:b/>
                <w:color w:val="000000"/>
                <w:kern w:val="0"/>
                <w:lang w:eastAsia="ru-RU"/>
              </w:rPr>
              <w:t>Общая</w:t>
            </w:r>
          </w:p>
          <w:p w:rsidR="00CC51E9" w:rsidRPr="00B53042" w:rsidRDefault="00CC51E9" w:rsidP="00E53537">
            <w:pPr>
              <w:spacing w:after="0" w:line="240" w:lineRule="auto"/>
              <w:jc w:val="center"/>
              <w:rPr>
                <w:b/>
                <w:color w:val="000000"/>
                <w:kern w:val="0"/>
                <w:lang w:eastAsia="ru-RU"/>
              </w:rPr>
            </w:pPr>
            <w:r w:rsidRPr="00B53042">
              <w:rPr>
                <w:b/>
                <w:color w:val="000000"/>
                <w:kern w:val="0"/>
                <w:lang w:eastAsia="ru-RU"/>
              </w:rPr>
              <w:t>числен</w:t>
            </w:r>
            <w:r w:rsidRPr="00B53042">
              <w:rPr>
                <w:b/>
                <w:color w:val="000000"/>
                <w:kern w:val="0"/>
                <w:lang w:eastAsia="ru-RU"/>
              </w:rPr>
              <w:softHyphen/>
              <w:t>ность, чел.</w:t>
            </w:r>
          </w:p>
        </w:tc>
      </w:tr>
      <w:tr w:rsidR="00CC51E9" w:rsidTr="00AE778E">
        <w:trPr>
          <w:cantSplit/>
        </w:trPr>
        <w:tc>
          <w:tcPr>
            <w:tcW w:w="293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51E9" w:rsidRPr="00B53042" w:rsidRDefault="00CC51E9" w:rsidP="00836D23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</w:p>
        </w:tc>
        <w:tc>
          <w:tcPr>
            <w:tcW w:w="143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51E9" w:rsidRPr="00B53042" w:rsidRDefault="00CC51E9" w:rsidP="00E53537">
            <w:pPr>
              <w:spacing w:after="0" w:line="240" w:lineRule="auto"/>
            </w:pPr>
          </w:p>
        </w:tc>
        <w:tc>
          <w:tcPr>
            <w:tcW w:w="8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51E9" w:rsidRPr="00B53042" w:rsidRDefault="00CC51E9" w:rsidP="00AE778E">
            <w:pPr>
              <w:spacing w:after="0" w:line="240" w:lineRule="auto"/>
              <w:jc w:val="center"/>
              <w:rPr>
                <w:b/>
                <w:color w:val="000000"/>
                <w:kern w:val="0"/>
                <w:lang w:eastAsia="ru-RU"/>
              </w:rPr>
            </w:pPr>
            <w:r w:rsidRPr="00B53042">
              <w:rPr>
                <w:b/>
                <w:color w:val="000000"/>
                <w:kern w:val="0"/>
                <w:lang w:eastAsia="ru-RU"/>
              </w:rPr>
              <w:t>от районного центра</w:t>
            </w:r>
            <w:r>
              <w:rPr>
                <w:b/>
                <w:color w:val="000000"/>
                <w:kern w:val="0"/>
                <w:lang w:eastAsia="ru-RU"/>
              </w:rPr>
              <w:t xml:space="preserve"> п.Коренево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1E9" w:rsidRPr="00B53042" w:rsidRDefault="00CC51E9" w:rsidP="00AE778E">
            <w:pPr>
              <w:spacing w:after="0" w:line="240" w:lineRule="auto"/>
              <w:jc w:val="center"/>
              <w:rPr>
                <w:b/>
                <w:color w:val="000000"/>
                <w:kern w:val="0"/>
                <w:lang w:eastAsia="ru-RU"/>
              </w:rPr>
            </w:pPr>
            <w:r>
              <w:rPr>
                <w:b/>
                <w:color w:val="000000"/>
                <w:kern w:val="0"/>
                <w:lang w:eastAsia="ru-RU"/>
              </w:rPr>
              <w:t>от центра сельсовета с.Ольговка</w:t>
            </w:r>
          </w:p>
        </w:tc>
        <w:tc>
          <w:tcPr>
            <w:tcW w:w="51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E9" w:rsidRPr="00B53042" w:rsidRDefault="00CC51E9" w:rsidP="00E53537">
            <w:pPr>
              <w:spacing w:after="0" w:line="240" w:lineRule="auto"/>
              <w:jc w:val="center"/>
            </w:pPr>
          </w:p>
        </w:tc>
        <w:tc>
          <w:tcPr>
            <w:tcW w:w="84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E9" w:rsidRPr="00B53042" w:rsidRDefault="00CC51E9" w:rsidP="00E53537">
            <w:pPr>
              <w:spacing w:after="0" w:line="240" w:lineRule="auto"/>
              <w:jc w:val="center"/>
            </w:pPr>
          </w:p>
        </w:tc>
      </w:tr>
      <w:tr w:rsidR="00CC51E9" w:rsidTr="00AE778E">
        <w:trPr>
          <w:cantSplit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51E9" w:rsidRPr="00B53042" w:rsidRDefault="00CC51E9" w:rsidP="001A33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1</w:t>
            </w:r>
          </w:p>
        </w:tc>
        <w:tc>
          <w:tcPr>
            <w:tcW w:w="14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51E9" w:rsidRPr="00BA71EC" w:rsidRDefault="00CC51E9" w:rsidP="00E5353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с. Ольговка</w:t>
            </w:r>
          </w:p>
        </w:tc>
        <w:tc>
          <w:tcPr>
            <w:tcW w:w="8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51E9" w:rsidRPr="00BF55C3" w:rsidRDefault="00CC51E9" w:rsidP="00E53537">
            <w:pPr>
              <w:spacing w:after="0" w:line="240" w:lineRule="auto"/>
              <w:jc w:val="center"/>
            </w:pPr>
            <w:r w:rsidRPr="00BF55C3">
              <w:t>12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51E9" w:rsidRPr="00BF55C3" w:rsidRDefault="00CC51E9" w:rsidP="00E53537">
            <w:pPr>
              <w:spacing w:after="0" w:line="240" w:lineRule="auto"/>
              <w:jc w:val="center"/>
            </w:pPr>
            <w:r w:rsidRPr="00BF55C3">
              <w:t>-</w:t>
            </w:r>
          </w:p>
        </w:tc>
        <w:tc>
          <w:tcPr>
            <w:tcW w:w="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E9" w:rsidRPr="00BF55C3" w:rsidRDefault="00CC51E9" w:rsidP="00E53537">
            <w:pPr>
              <w:spacing w:after="0" w:line="240" w:lineRule="auto"/>
              <w:jc w:val="center"/>
            </w:pPr>
            <w:r w:rsidRPr="00BF55C3">
              <w:t>227</w:t>
            </w: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E9" w:rsidRPr="00BF55C3" w:rsidRDefault="00CC51E9" w:rsidP="00E53537">
            <w:pPr>
              <w:spacing w:after="0" w:line="240" w:lineRule="auto"/>
              <w:jc w:val="center"/>
            </w:pPr>
            <w:r w:rsidRPr="00BF55C3">
              <w:t>664</w:t>
            </w:r>
          </w:p>
        </w:tc>
      </w:tr>
      <w:tr w:rsidR="00CC51E9" w:rsidTr="00AE778E">
        <w:trPr>
          <w:cantSplit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51E9" w:rsidRPr="00B53042" w:rsidRDefault="00CC51E9" w:rsidP="001A33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2</w:t>
            </w:r>
          </w:p>
        </w:tc>
        <w:tc>
          <w:tcPr>
            <w:tcW w:w="14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51E9" w:rsidRPr="00BA71EC" w:rsidRDefault="00CC51E9" w:rsidP="00E5353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с.Ветрено</w:t>
            </w:r>
          </w:p>
        </w:tc>
        <w:tc>
          <w:tcPr>
            <w:tcW w:w="8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51E9" w:rsidRPr="00BF55C3" w:rsidRDefault="00CC51E9" w:rsidP="00E53537">
            <w:pPr>
              <w:spacing w:after="0" w:line="240" w:lineRule="auto"/>
              <w:jc w:val="center"/>
            </w:pPr>
            <w:r w:rsidRPr="00BF55C3">
              <w:t>7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51E9" w:rsidRPr="00BF55C3" w:rsidRDefault="00CC51E9" w:rsidP="00E53537">
            <w:pPr>
              <w:spacing w:after="0" w:line="240" w:lineRule="auto"/>
              <w:jc w:val="center"/>
            </w:pPr>
            <w:r w:rsidRPr="00BF55C3">
              <w:t>7</w:t>
            </w:r>
          </w:p>
        </w:tc>
        <w:tc>
          <w:tcPr>
            <w:tcW w:w="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E9" w:rsidRPr="00BF55C3" w:rsidRDefault="00CC51E9" w:rsidP="00E53537">
            <w:pPr>
              <w:spacing w:after="0" w:line="240" w:lineRule="auto"/>
              <w:jc w:val="center"/>
            </w:pPr>
            <w:r w:rsidRPr="00BF55C3">
              <w:t>41</w:t>
            </w: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E9" w:rsidRPr="00BF55C3" w:rsidRDefault="00CC51E9" w:rsidP="00E53537">
            <w:pPr>
              <w:spacing w:after="0" w:line="240" w:lineRule="auto"/>
              <w:jc w:val="center"/>
            </w:pPr>
            <w:r w:rsidRPr="00BF55C3">
              <w:t>98</w:t>
            </w:r>
          </w:p>
        </w:tc>
      </w:tr>
      <w:tr w:rsidR="00CC51E9" w:rsidTr="00AE778E">
        <w:trPr>
          <w:cantSplit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51E9" w:rsidRPr="00B53042" w:rsidRDefault="00CC51E9" w:rsidP="001A33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3</w:t>
            </w:r>
          </w:p>
        </w:tc>
        <w:tc>
          <w:tcPr>
            <w:tcW w:w="14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C51E9" w:rsidRPr="00BA71EC" w:rsidRDefault="00CC51E9" w:rsidP="00E5353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с.Кремяное</w:t>
            </w:r>
          </w:p>
        </w:tc>
        <w:tc>
          <w:tcPr>
            <w:tcW w:w="87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C51E9" w:rsidRPr="00BF55C3" w:rsidRDefault="00CC51E9" w:rsidP="00E53537">
            <w:pPr>
              <w:spacing w:after="0" w:line="240" w:lineRule="auto"/>
              <w:jc w:val="center"/>
            </w:pPr>
            <w:r w:rsidRPr="00BF55C3">
              <w:t>18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51E9" w:rsidRPr="00BF55C3" w:rsidRDefault="00CC51E9" w:rsidP="00E53537">
            <w:pPr>
              <w:spacing w:after="0" w:line="240" w:lineRule="auto"/>
              <w:jc w:val="center"/>
            </w:pPr>
            <w:r w:rsidRPr="00BF55C3">
              <w:t>4</w:t>
            </w:r>
          </w:p>
        </w:tc>
        <w:tc>
          <w:tcPr>
            <w:tcW w:w="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E9" w:rsidRPr="00BF55C3" w:rsidRDefault="00CC51E9" w:rsidP="00E53537">
            <w:pPr>
              <w:spacing w:after="0" w:line="240" w:lineRule="auto"/>
              <w:jc w:val="center"/>
            </w:pPr>
            <w:r w:rsidRPr="00BF55C3">
              <w:t>255</w:t>
            </w: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E9" w:rsidRPr="00BF55C3" w:rsidRDefault="00CC51E9" w:rsidP="00E53537">
            <w:pPr>
              <w:spacing w:after="0" w:line="240" w:lineRule="auto"/>
              <w:jc w:val="center"/>
            </w:pPr>
            <w:r w:rsidRPr="00BF55C3">
              <w:t>648</w:t>
            </w:r>
          </w:p>
        </w:tc>
      </w:tr>
      <w:tr w:rsidR="00CC51E9" w:rsidTr="00AE778E">
        <w:trPr>
          <w:cantSplit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51E9" w:rsidRPr="00B53042" w:rsidRDefault="00CC51E9" w:rsidP="00E53537">
            <w:pPr>
              <w:spacing w:after="0" w:line="240" w:lineRule="auto"/>
            </w:pPr>
            <w:r>
              <w:t xml:space="preserve"> </w:t>
            </w:r>
            <w:r w:rsidRPr="00B53042">
              <w:t>4</w:t>
            </w:r>
          </w:p>
        </w:tc>
        <w:tc>
          <w:tcPr>
            <w:tcW w:w="14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C51E9" w:rsidRPr="00BA71EC" w:rsidRDefault="00CC51E9" w:rsidP="00E5353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д.Дуровка</w:t>
            </w:r>
          </w:p>
        </w:tc>
        <w:tc>
          <w:tcPr>
            <w:tcW w:w="87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C51E9" w:rsidRPr="00BF55C3" w:rsidRDefault="00CC51E9" w:rsidP="00E53537">
            <w:pPr>
              <w:spacing w:after="0" w:line="240" w:lineRule="auto"/>
              <w:jc w:val="center"/>
            </w:pPr>
            <w:r w:rsidRPr="00BF55C3">
              <w:t>12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51E9" w:rsidRPr="00BF55C3" w:rsidRDefault="00CC51E9" w:rsidP="00E53537">
            <w:pPr>
              <w:spacing w:after="0" w:line="240" w:lineRule="auto"/>
              <w:jc w:val="center"/>
            </w:pPr>
            <w:r w:rsidRPr="00BF55C3">
              <w:t>11</w:t>
            </w:r>
          </w:p>
        </w:tc>
        <w:tc>
          <w:tcPr>
            <w:tcW w:w="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E9" w:rsidRPr="00BF55C3" w:rsidRDefault="00CC51E9" w:rsidP="00E53537">
            <w:pPr>
              <w:spacing w:after="0" w:line="240" w:lineRule="auto"/>
              <w:jc w:val="center"/>
            </w:pPr>
            <w:r w:rsidRPr="00BF55C3">
              <w:t>13</w:t>
            </w: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E9" w:rsidRPr="00BF55C3" w:rsidRDefault="00CC51E9" w:rsidP="00E53537">
            <w:pPr>
              <w:spacing w:after="0" w:line="240" w:lineRule="auto"/>
              <w:jc w:val="center"/>
            </w:pPr>
            <w:r w:rsidRPr="00BF55C3">
              <w:t>23</w:t>
            </w:r>
          </w:p>
        </w:tc>
      </w:tr>
      <w:tr w:rsidR="00CC51E9" w:rsidTr="00AE778E">
        <w:trPr>
          <w:cantSplit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51E9" w:rsidRPr="00B53042" w:rsidRDefault="00CC51E9" w:rsidP="00E53537">
            <w:pPr>
              <w:spacing w:after="0" w:line="240" w:lineRule="auto"/>
            </w:pPr>
            <w:r>
              <w:t xml:space="preserve"> </w:t>
            </w:r>
            <w:r w:rsidRPr="00B53042">
              <w:t>5</w:t>
            </w:r>
          </w:p>
        </w:tc>
        <w:tc>
          <w:tcPr>
            <w:tcW w:w="14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C51E9" w:rsidRPr="00BA71EC" w:rsidRDefault="00CC51E9" w:rsidP="00E5353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д.Жеболовка</w:t>
            </w:r>
          </w:p>
        </w:tc>
        <w:tc>
          <w:tcPr>
            <w:tcW w:w="87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C51E9" w:rsidRPr="00BF55C3" w:rsidRDefault="00CC51E9" w:rsidP="00E53537">
            <w:pPr>
              <w:spacing w:after="0" w:line="240" w:lineRule="auto"/>
              <w:jc w:val="center"/>
            </w:pPr>
            <w:r w:rsidRPr="00BF55C3">
              <w:t>9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51E9" w:rsidRPr="00BF55C3" w:rsidRDefault="00CC51E9" w:rsidP="00E53537">
            <w:pPr>
              <w:spacing w:after="0" w:line="240" w:lineRule="auto"/>
              <w:jc w:val="center"/>
            </w:pPr>
            <w:r w:rsidRPr="00BF55C3">
              <w:t>8</w:t>
            </w:r>
          </w:p>
        </w:tc>
        <w:tc>
          <w:tcPr>
            <w:tcW w:w="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E9" w:rsidRPr="00BF55C3" w:rsidRDefault="00CC51E9" w:rsidP="00E53537">
            <w:pPr>
              <w:spacing w:after="0" w:line="240" w:lineRule="auto"/>
              <w:jc w:val="center"/>
            </w:pPr>
            <w:r w:rsidRPr="00BF55C3">
              <w:t>13</w:t>
            </w: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E9" w:rsidRPr="00BF55C3" w:rsidRDefault="00CC51E9" w:rsidP="00E53537">
            <w:pPr>
              <w:spacing w:after="0" w:line="240" w:lineRule="auto"/>
              <w:jc w:val="center"/>
            </w:pPr>
            <w:r w:rsidRPr="00BF55C3">
              <w:t>23</w:t>
            </w:r>
          </w:p>
        </w:tc>
      </w:tr>
      <w:tr w:rsidR="00CC51E9" w:rsidTr="00AE778E">
        <w:trPr>
          <w:cantSplit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51E9" w:rsidRPr="00B53042" w:rsidRDefault="00CC51E9" w:rsidP="00E53537">
            <w:pPr>
              <w:spacing w:after="0" w:line="240" w:lineRule="auto"/>
            </w:pPr>
            <w:r>
              <w:t xml:space="preserve"> </w:t>
            </w:r>
            <w:r w:rsidRPr="00B53042">
              <w:t>6</w:t>
            </w:r>
          </w:p>
        </w:tc>
        <w:tc>
          <w:tcPr>
            <w:tcW w:w="14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C51E9" w:rsidRPr="00BA71EC" w:rsidRDefault="00CC51E9" w:rsidP="00E5353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д.Журавли</w:t>
            </w:r>
          </w:p>
        </w:tc>
        <w:tc>
          <w:tcPr>
            <w:tcW w:w="87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C51E9" w:rsidRPr="00BF55C3" w:rsidRDefault="00CC51E9" w:rsidP="00E53537">
            <w:pPr>
              <w:spacing w:after="0" w:line="240" w:lineRule="auto"/>
              <w:jc w:val="center"/>
            </w:pPr>
            <w:r w:rsidRPr="00BF55C3">
              <w:t>12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51E9" w:rsidRPr="00BF55C3" w:rsidRDefault="00CC51E9" w:rsidP="00E53537">
            <w:pPr>
              <w:spacing w:after="0" w:line="240" w:lineRule="auto"/>
              <w:jc w:val="center"/>
            </w:pPr>
            <w:r w:rsidRPr="00BF55C3">
              <w:t>11</w:t>
            </w:r>
          </w:p>
        </w:tc>
        <w:tc>
          <w:tcPr>
            <w:tcW w:w="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E9" w:rsidRPr="00BF55C3" w:rsidRDefault="00CC51E9" w:rsidP="00E53537">
            <w:pPr>
              <w:spacing w:after="0" w:line="240" w:lineRule="auto"/>
              <w:jc w:val="center"/>
            </w:pPr>
            <w:r w:rsidRPr="00BF55C3">
              <w:t>28</w:t>
            </w: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E9" w:rsidRPr="00BF55C3" w:rsidRDefault="00CC51E9" w:rsidP="00E53537">
            <w:pPr>
              <w:spacing w:after="0" w:line="240" w:lineRule="auto"/>
              <w:jc w:val="center"/>
            </w:pPr>
            <w:r w:rsidRPr="00BF55C3">
              <w:t>27</w:t>
            </w:r>
          </w:p>
        </w:tc>
      </w:tr>
      <w:tr w:rsidR="00CC51E9" w:rsidTr="00AE778E">
        <w:trPr>
          <w:cantSplit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51E9" w:rsidRPr="00B53042" w:rsidRDefault="00CC51E9" w:rsidP="00E53537">
            <w:pPr>
              <w:spacing w:after="0" w:line="240" w:lineRule="auto"/>
            </w:pPr>
          </w:p>
        </w:tc>
        <w:tc>
          <w:tcPr>
            <w:tcW w:w="14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C51E9" w:rsidRDefault="00CC51E9" w:rsidP="00E53537">
            <w:pPr>
              <w:spacing w:after="0" w:line="240" w:lineRule="auto"/>
              <w:rPr>
                <w:b/>
              </w:rPr>
            </w:pPr>
          </w:p>
        </w:tc>
        <w:tc>
          <w:tcPr>
            <w:tcW w:w="87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C51E9" w:rsidRPr="00B6637E" w:rsidRDefault="00CC51E9" w:rsidP="00E53537">
            <w:pPr>
              <w:spacing w:after="0" w:line="240" w:lineRule="auto"/>
              <w:jc w:val="center"/>
              <w:rPr>
                <w:color w:val="FF0000"/>
              </w:rPr>
            </w:pPr>
          </w:p>
        </w:tc>
        <w:tc>
          <w:tcPr>
            <w:tcW w:w="104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51E9" w:rsidRPr="00BB4DCF" w:rsidRDefault="00CC51E9" w:rsidP="00E53537">
            <w:pPr>
              <w:spacing w:after="0" w:line="240" w:lineRule="auto"/>
              <w:jc w:val="center"/>
              <w:rPr>
                <w:color w:val="FF0000"/>
              </w:rPr>
            </w:pPr>
          </w:p>
        </w:tc>
        <w:tc>
          <w:tcPr>
            <w:tcW w:w="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E9" w:rsidRPr="00BB4DCF" w:rsidRDefault="00CC51E9" w:rsidP="003443AB">
            <w:pPr>
              <w:spacing w:after="0" w:line="240" w:lineRule="auto"/>
              <w:jc w:val="center"/>
              <w:rPr>
                <w:color w:val="FF0000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E9" w:rsidRPr="00BB4DCF" w:rsidRDefault="00CC51E9" w:rsidP="003443AB">
            <w:pPr>
              <w:spacing w:after="0" w:line="240" w:lineRule="auto"/>
              <w:jc w:val="center"/>
              <w:rPr>
                <w:color w:val="FF0000"/>
              </w:rPr>
            </w:pPr>
          </w:p>
        </w:tc>
      </w:tr>
      <w:tr w:rsidR="00CC51E9" w:rsidTr="00AE778E">
        <w:trPr>
          <w:cantSplit/>
        </w:trPr>
        <w:tc>
          <w:tcPr>
            <w:tcW w:w="172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51E9" w:rsidRPr="00B53042" w:rsidRDefault="00CC51E9" w:rsidP="00E53537">
            <w:pPr>
              <w:spacing w:after="0" w:line="240" w:lineRule="auto"/>
              <w:rPr>
                <w:b/>
              </w:rPr>
            </w:pPr>
            <w:r w:rsidRPr="00B53042">
              <w:rPr>
                <w:b/>
              </w:rPr>
              <w:t>Итого:</w:t>
            </w:r>
          </w:p>
        </w:tc>
        <w:tc>
          <w:tcPr>
            <w:tcW w:w="87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C51E9" w:rsidRPr="00185B62" w:rsidRDefault="00CC51E9" w:rsidP="00E53537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04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51E9" w:rsidRPr="00BB4DCF" w:rsidRDefault="00CC51E9" w:rsidP="00E53537">
            <w:pPr>
              <w:pStyle w:val="ConsPlusTitle"/>
              <w:widowControl/>
              <w:overflowPunct w:val="0"/>
              <w:jc w:val="center"/>
              <w:textAlignment w:val="baseline"/>
              <w:rPr>
                <w:rFonts w:ascii="Times New Roman" w:hAnsi="Times New Roman" w:cs="Times New Roman"/>
                <w:bCs w:val="0"/>
                <w:color w:val="FF0000"/>
                <w:sz w:val="24"/>
                <w:szCs w:val="24"/>
              </w:rPr>
            </w:pPr>
          </w:p>
        </w:tc>
        <w:tc>
          <w:tcPr>
            <w:tcW w:w="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E9" w:rsidRPr="00BF55C3" w:rsidRDefault="00CC51E9" w:rsidP="00E53537">
            <w:pPr>
              <w:spacing w:after="0" w:line="240" w:lineRule="auto"/>
              <w:jc w:val="center"/>
              <w:rPr>
                <w:b/>
                <w:bCs/>
              </w:rPr>
            </w:pPr>
            <w:r w:rsidRPr="00BF55C3">
              <w:rPr>
                <w:b/>
                <w:bCs/>
              </w:rPr>
              <w:t>610</w:t>
            </w: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E9" w:rsidRPr="00AE778E" w:rsidRDefault="00CC51E9" w:rsidP="00E53537">
            <w:pPr>
              <w:spacing w:after="0" w:line="240" w:lineRule="auto"/>
              <w:jc w:val="center"/>
              <w:rPr>
                <w:b/>
                <w:bCs/>
              </w:rPr>
            </w:pPr>
            <w:r w:rsidRPr="00AE778E">
              <w:rPr>
                <w:b/>
                <w:bCs/>
              </w:rPr>
              <w:t>1569</w:t>
            </w:r>
          </w:p>
        </w:tc>
      </w:tr>
      <w:tr w:rsidR="00CC51E9" w:rsidTr="00AE778E">
        <w:trPr>
          <w:cantSplit/>
          <w:trHeight w:val="2737"/>
        </w:trPr>
        <w:tc>
          <w:tcPr>
            <w:tcW w:w="5000" w:type="pct"/>
            <w:gridSpan w:val="6"/>
            <w:tcBorders>
              <w:top w:val="single" w:sz="6" w:space="0" w:color="auto"/>
            </w:tcBorders>
          </w:tcPr>
          <w:p w:rsidR="00CC51E9" w:rsidRDefault="00CC51E9" w:rsidP="00E53537">
            <w:pPr>
              <w:spacing w:before="240" w:after="0" w:line="360" w:lineRule="auto"/>
              <w:ind w:firstLine="720"/>
              <w:jc w:val="both"/>
            </w:pPr>
            <w:r w:rsidRPr="00FE2569">
              <w:t>Определение назначения территори</w:t>
            </w:r>
            <w:r>
              <w:t>и</w:t>
            </w:r>
            <w:r w:rsidRPr="00FE2569">
              <w:t xml:space="preserve"> </w:t>
            </w:r>
            <w:r>
              <w:t>муниципального образования</w:t>
            </w:r>
            <w:r w:rsidRPr="00FE2569">
              <w:t xml:space="preserve"> исход</w:t>
            </w:r>
            <w:r>
              <w:t>ит</w:t>
            </w:r>
            <w:r w:rsidRPr="00FE2569">
              <w:t xml:space="preserve"> из совокупности социальных, экономических, экологических и иных факторов в целях обеспечения устойчивого развития территорий, развития инженерной, транспортной и социальной инфраструктур, обеспечения учета интересов граждан и их объединений.</w:t>
            </w:r>
            <w:r w:rsidRPr="003F7C86">
              <w:t xml:space="preserve"> </w:t>
            </w:r>
          </w:p>
          <w:p w:rsidR="00CC51E9" w:rsidRDefault="00CC51E9" w:rsidP="00E53537">
            <w:pPr>
              <w:spacing w:after="0" w:line="360" w:lineRule="auto"/>
              <w:ind w:firstLine="720"/>
              <w:jc w:val="both"/>
              <w:rPr>
                <w:lang w:eastAsia="ru-RU"/>
              </w:rPr>
            </w:pPr>
            <w:r w:rsidRPr="008C5D29">
              <w:t xml:space="preserve">При разработке </w:t>
            </w:r>
            <w:r>
              <w:t>Г</w:t>
            </w:r>
            <w:r w:rsidRPr="008C5D29">
              <w:t>енерального плана рассматри</w:t>
            </w:r>
            <w:r w:rsidRPr="008C5D29">
              <w:rPr>
                <w:lang w:eastAsia="ru-RU"/>
              </w:rPr>
              <w:t xml:space="preserve">вались 2 варианта развития </w:t>
            </w:r>
            <w:r>
              <w:t>Ольгов</w:t>
            </w:r>
            <w:r w:rsidRPr="0035249D">
              <w:t>ского</w:t>
            </w:r>
            <w:r w:rsidRPr="003524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 сельсовета</w:t>
            </w:r>
            <w:r w:rsidRPr="008C5D29">
              <w:rPr>
                <w:lang w:eastAsia="ru-RU"/>
              </w:rPr>
              <w:t xml:space="preserve">: </w:t>
            </w:r>
            <w:r w:rsidRPr="005A53FC">
              <w:rPr>
                <w:b/>
                <w:u w:val="single"/>
                <w:lang w:eastAsia="ru-RU"/>
              </w:rPr>
              <w:t>инерционный и инновационный.</w:t>
            </w:r>
          </w:p>
          <w:p w:rsidR="00CC51E9" w:rsidRPr="00B53042" w:rsidRDefault="00CC51E9" w:rsidP="00E53537">
            <w:pPr>
              <w:spacing w:after="0" w:line="240" w:lineRule="auto"/>
              <w:jc w:val="center"/>
            </w:pPr>
          </w:p>
        </w:tc>
      </w:tr>
    </w:tbl>
    <w:p w:rsidR="00CC51E9" w:rsidRDefault="00CC51E9" w:rsidP="00836D23">
      <w:pPr>
        <w:spacing w:after="0" w:line="360" w:lineRule="auto"/>
        <w:ind w:firstLine="720"/>
        <w:jc w:val="both"/>
        <w:rPr>
          <w:lang w:eastAsia="ru-RU"/>
        </w:rPr>
      </w:pPr>
      <w:r w:rsidRPr="005A53FC">
        <w:rPr>
          <w:b/>
          <w:lang w:eastAsia="ru-RU"/>
        </w:rPr>
        <w:t>Инерционный</w:t>
      </w:r>
      <w:r w:rsidRPr="008C5D29">
        <w:rPr>
          <w:lang w:eastAsia="ru-RU"/>
        </w:rPr>
        <w:t xml:space="preserve"> (сдержанный) сценарий подразумевает развитие </w:t>
      </w:r>
      <w:r>
        <w:rPr>
          <w:lang w:eastAsia="ru-RU"/>
        </w:rPr>
        <w:t>сельсовета</w:t>
      </w:r>
      <w:r w:rsidRPr="008C5D29">
        <w:rPr>
          <w:lang w:eastAsia="ru-RU"/>
        </w:rPr>
        <w:t xml:space="preserve"> по достигнутому уровню производственной базы, использованию ресурсного потенциала, в соответствии со сложившимися социальными условиями и </w:t>
      </w:r>
      <w:r>
        <w:rPr>
          <w:lang w:eastAsia="ru-RU"/>
        </w:rPr>
        <w:t xml:space="preserve">динамикой численности населения. </w:t>
      </w:r>
      <w:r w:rsidRPr="00FF439B">
        <w:rPr>
          <w:lang w:eastAsia="ru-RU"/>
        </w:rPr>
        <w:t>Численность населения за последние</w:t>
      </w:r>
      <w:r w:rsidRPr="00FF439B">
        <w:rPr>
          <w:b/>
          <w:lang w:eastAsia="ru-RU"/>
        </w:rPr>
        <w:t xml:space="preserve"> 3</w:t>
      </w:r>
      <w:r w:rsidRPr="00FF439B">
        <w:rPr>
          <w:lang w:eastAsia="ru-RU"/>
        </w:rPr>
        <w:t xml:space="preserve"> года, начиная с</w:t>
      </w:r>
      <w:r w:rsidRPr="00FF439B">
        <w:rPr>
          <w:b/>
          <w:lang w:eastAsia="ru-RU"/>
        </w:rPr>
        <w:t xml:space="preserve"> 2011</w:t>
      </w:r>
      <w:r w:rsidRPr="00FF439B">
        <w:rPr>
          <w:lang w:eastAsia="ru-RU"/>
        </w:rPr>
        <w:t xml:space="preserve"> года и по </w:t>
      </w:r>
      <w:r w:rsidRPr="00FF439B">
        <w:rPr>
          <w:b/>
          <w:lang w:eastAsia="ru-RU"/>
        </w:rPr>
        <w:t>2014</w:t>
      </w:r>
      <w:r w:rsidRPr="00FF439B">
        <w:rPr>
          <w:lang w:eastAsia="ru-RU"/>
        </w:rPr>
        <w:t xml:space="preserve"> год,</w:t>
      </w:r>
      <w:r w:rsidRPr="00B6637E">
        <w:rPr>
          <w:color w:val="FF0000"/>
          <w:lang w:eastAsia="ru-RU"/>
        </w:rPr>
        <w:t xml:space="preserve"> </w:t>
      </w:r>
      <w:r w:rsidRPr="00FF439B">
        <w:rPr>
          <w:lang w:eastAsia="ru-RU"/>
        </w:rPr>
        <w:t>уменьш</w:t>
      </w:r>
      <w:r>
        <w:rPr>
          <w:lang w:eastAsia="ru-RU"/>
        </w:rPr>
        <w:t>ает</w:t>
      </w:r>
      <w:r w:rsidRPr="00FF439B">
        <w:rPr>
          <w:lang w:eastAsia="ru-RU"/>
        </w:rPr>
        <w:t xml:space="preserve">ся в среднем на </w:t>
      </w:r>
      <w:r w:rsidRPr="00FF439B">
        <w:rPr>
          <w:b/>
          <w:lang w:eastAsia="ru-RU"/>
        </w:rPr>
        <w:t>30</w:t>
      </w:r>
      <w:r w:rsidRPr="00FF439B">
        <w:rPr>
          <w:lang w:eastAsia="ru-RU"/>
        </w:rPr>
        <w:t xml:space="preserve"> человек в год.</w:t>
      </w:r>
      <w:r w:rsidRPr="00B6637E">
        <w:rPr>
          <w:color w:val="FF0000"/>
          <w:lang w:eastAsia="ru-RU"/>
        </w:rPr>
        <w:t xml:space="preserve"> </w:t>
      </w:r>
      <w:r w:rsidRPr="00185B62">
        <w:rPr>
          <w:lang w:eastAsia="ru-RU"/>
        </w:rPr>
        <w:t xml:space="preserve">И </w:t>
      </w:r>
      <w:r w:rsidRPr="00185B62">
        <w:rPr>
          <w:b/>
          <w:lang w:eastAsia="ru-RU"/>
        </w:rPr>
        <w:t>на апрель 2014</w:t>
      </w:r>
      <w:r w:rsidRPr="00185B62">
        <w:rPr>
          <w:lang w:eastAsia="ru-RU"/>
        </w:rPr>
        <w:t xml:space="preserve"> года общая численность населения в</w:t>
      </w:r>
      <w:r w:rsidRPr="00B6637E">
        <w:rPr>
          <w:color w:val="FF0000"/>
          <w:lang w:eastAsia="ru-RU"/>
        </w:rPr>
        <w:t xml:space="preserve"> </w:t>
      </w:r>
      <w:r>
        <w:rPr>
          <w:b/>
          <w:lang w:eastAsia="ru-RU"/>
        </w:rPr>
        <w:t>Ольговском сель</w:t>
      </w:r>
      <w:r w:rsidRPr="00185B62">
        <w:rPr>
          <w:b/>
          <w:lang w:eastAsia="ru-RU"/>
        </w:rPr>
        <w:t>совете</w:t>
      </w:r>
      <w:r w:rsidRPr="00B6637E">
        <w:rPr>
          <w:color w:val="FF0000"/>
          <w:lang w:eastAsia="ru-RU"/>
        </w:rPr>
        <w:t xml:space="preserve"> </w:t>
      </w:r>
      <w:r w:rsidRPr="00185B62">
        <w:rPr>
          <w:lang w:eastAsia="ru-RU"/>
        </w:rPr>
        <w:t>составила</w:t>
      </w:r>
      <w:r w:rsidRPr="00FF439B">
        <w:rPr>
          <w:lang w:eastAsia="ru-RU"/>
        </w:rPr>
        <w:t xml:space="preserve"> </w:t>
      </w:r>
      <w:r w:rsidRPr="00FF439B">
        <w:rPr>
          <w:b/>
          <w:lang w:eastAsia="ru-RU"/>
        </w:rPr>
        <w:t>1569</w:t>
      </w:r>
      <w:r w:rsidRPr="00185B62">
        <w:rPr>
          <w:b/>
          <w:lang w:eastAsia="ru-RU"/>
        </w:rPr>
        <w:t xml:space="preserve"> </w:t>
      </w:r>
      <w:r w:rsidRPr="00185B62">
        <w:rPr>
          <w:lang w:eastAsia="ru-RU"/>
        </w:rPr>
        <w:t>человек.</w:t>
      </w:r>
      <w:r w:rsidRPr="00B6637E">
        <w:rPr>
          <w:color w:val="FF0000"/>
          <w:lang w:eastAsia="ru-RU"/>
        </w:rPr>
        <w:t xml:space="preserve"> </w:t>
      </w:r>
      <w:r w:rsidRPr="00FF439B">
        <w:rPr>
          <w:lang w:eastAsia="ru-RU"/>
        </w:rPr>
        <w:t xml:space="preserve">При такой динамике убыли   численность населения  на </w:t>
      </w:r>
      <w:r w:rsidRPr="00FF439B">
        <w:rPr>
          <w:b/>
          <w:lang w:eastAsia="ru-RU"/>
        </w:rPr>
        <w:t>2021 г.</w:t>
      </w:r>
      <w:r w:rsidRPr="00FF439B">
        <w:rPr>
          <w:lang w:eastAsia="ru-RU"/>
        </w:rPr>
        <w:t xml:space="preserve"> составит </w:t>
      </w:r>
      <w:r w:rsidRPr="00FF439B">
        <w:rPr>
          <w:b/>
          <w:lang w:eastAsia="ru-RU"/>
        </w:rPr>
        <w:t>1359 человек</w:t>
      </w:r>
      <w:r w:rsidRPr="00FF439B">
        <w:rPr>
          <w:lang w:eastAsia="ru-RU"/>
        </w:rPr>
        <w:t xml:space="preserve"> (к </w:t>
      </w:r>
      <w:r w:rsidRPr="00FF439B">
        <w:rPr>
          <w:b/>
          <w:lang w:eastAsia="ru-RU"/>
        </w:rPr>
        <w:t>2039 г.</w:t>
      </w:r>
      <w:r w:rsidRPr="00FF439B">
        <w:rPr>
          <w:lang w:eastAsia="ru-RU"/>
        </w:rPr>
        <w:t xml:space="preserve"> число жителей сельсовета составит </w:t>
      </w:r>
      <w:r w:rsidRPr="00FF439B">
        <w:rPr>
          <w:b/>
          <w:lang w:eastAsia="ru-RU"/>
        </w:rPr>
        <w:t>819</w:t>
      </w:r>
      <w:r w:rsidRPr="00FF439B">
        <w:rPr>
          <w:lang w:eastAsia="ru-RU"/>
        </w:rPr>
        <w:t xml:space="preserve"> </w:t>
      </w:r>
      <w:r w:rsidRPr="00FF439B">
        <w:rPr>
          <w:b/>
          <w:lang w:eastAsia="ru-RU"/>
        </w:rPr>
        <w:t>человек</w:t>
      </w:r>
      <w:r w:rsidRPr="00FF439B">
        <w:rPr>
          <w:lang w:eastAsia="ru-RU"/>
        </w:rPr>
        <w:t xml:space="preserve">). </w:t>
      </w:r>
    </w:p>
    <w:p w:rsidR="00CC51E9" w:rsidRDefault="00CC51E9" w:rsidP="00836D23">
      <w:pPr>
        <w:spacing w:after="0" w:line="360" w:lineRule="auto"/>
        <w:ind w:firstLine="720"/>
        <w:jc w:val="both"/>
        <w:rPr>
          <w:lang w:eastAsia="ru-RU"/>
        </w:rPr>
      </w:pPr>
      <w:r>
        <w:rPr>
          <w:lang w:eastAsia="ru-RU"/>
        </w:rPr>
        <w:t>Таким образом</w:t>
      </w:r>
      <w:r w:rsidRPr="00D65B65">
        <w:rPr>
          <w:b/>
          <w:lang w:eastAsia="ru-RU"/>
        </w:rPr>
        <w:t>, инерционный</w:t>
      </w:r>
      <w:r w:rsidRPr="008C5D29">
        <w:rPr>
          <w:lang w:eastAsia="ru-RU"/>
        </w:rPr>
        <w:t xml:space="preserve"> (сдержанный)</w:t>
      </w:r>
      <w:r>
        <w:rPr>
          <w:lang w:eastAsia="ru-RU"/>
        </w:rPr>
        <w:t xml:space="preserve"> в</w:t>
      </w:r>
      <w:r w:rsidRPr="008C5D29">
        <w:t>ариант</w:t>
      </w:r>
      <w:r w:rsidRPr="008C5D29">
        <w:rPr>
          <w:lang w:eastAsia="ru-RU"/>
        </w:rPr>
        <w:t xml:space="preserve"> развития</w:t>
      </w:r>
      <w:r>
        <w:rPr>
          <w:lang w:eastAsia="ru-RU"/>
        </w:rPr>
        <w:t xml:space="preserve">, будет тормозить </w:t>
      </w:r>
      <w:r w:rsidRPr="008C5D29">
        <w:t>социаль</w:t>
      </w:r>
      <w:r>
        <w:rPr>
          <w:lang w:eastAsia="ru-RU"/>
        </w:rPr>
        <w:t>но-экономическое развитие данной территории.</w:t>
      </w:r>
    </w:p>
    <w:p w:rsidR="00CC51E9" w:rsidRDefault="00CC51E9" w:rsidP="00836D23">
      <w:pPr>
        <w:spacing w:after="0" w:line="360" w:lineRule="auto"/>
        <w:ind w:firstLine="720"/>
        <w:jc w:val="both"/>
        <w:rPr>
          <w:lang w:eastAsia="ru-RU"/>
        </w:rPr>
      </w:pPr>
    </w:p>
    <w:p w:rsidR="00CC51E9" w:rsidRDefault="00CC51E9" w:rsidP="0027668B">
      <w:pPr>
        <w:spacing w:line="360" w:lineRule="auto"/>
        <w:jc w:val="both"/>
        <w:rPr>
          <w:lang w:eastAsia="ru-RU"/>
        </w:rPr>
      </w:pPr>
      <w:r w:rsidRPr="0027668B">
        <w:rPr>
          <w:b/>
        </w:rPr>
        <w:t xml:space="preserve">Инновационный </w:t>
      </w:r>
      <w:r w:rsidRPr="008C5D29">
        <w:t>вариант социаль</w:t>
      </w:r>
      <w:r w:rsidRPr="008C5D29">
        <w:rPr>
          <w:lang w:eastAsia="ru-RU"/>
        </w:rPr>
        <w:t>но-экономического развития – это принятие в качестве перспективного сценария положительной (по сравнению с инерционным</w:t>
      </w:r>
      <w:r>
        <w:rPr>
          <w:lang w:eastAsia="ru-RU"/>
        </w:rPr>
        <w:t>) сценарием</w:t>
      </w:r>
      <w:r w:rsidRPr="008C5D29">
        <w:rPr>
          <w:lang w:eastAsia="ru-RU"/>
        </w:rPr>
        <w:t xml:space="preserve"> динамики в и</w:t>
      </w:r>
      <w:r>
        <w:rPr>
          <w:lang w:eastAsia="ru-RU"/>
        </w:rPr>
        <w:t>зменении численности населения сельсовета</w:t>
      </w:r>
      <w:r w:rsidRPr="00144494">
        <w:rPr>
          <w:lang w:eastAsia="ru-RU"/>
        </w:rPr>
        <w:t xml:space="preserve"> </w:t>
      </w:r>
      <w:r>
        <w:rPr>
          <w:lang w:eastAsia="ru-RU"/>
        </w:rPr>
        <w:t xml:space="preserve">(прирост </w:t>
      </w:r>
      <w:r w:rsidRPr="00FF439B">
        <w:rPr>
          <w:lang w:eastAsia="ru-RU"/>
        </w:rPr>
        <w:t xml:space="preserve">на </w:t>
      </w:r>
      <w:r w:rsidRPr="00FF439B">
        <w:rPr>
          <w:b/>
          <w:lang w:eastAsia="ru-RU"/>
        </w:rPr>
        <w:t>10 человек</w:t>
      </w:r>
      <w:r w:rsidRPr="00FF439B">
        <w:rPr>
          <w:lang w:eastAsia="ru-RU"/>
        </w:rPr>
        <w:t xml:space="preserve"> в год)</w:t>
      </w:r>
      <w:r w:rsidRPr="00185B62">
        <w:rPr>
          <w:color w:val="FF0000"/>
          <w:lang w:eastAsia="ru-RU"/>
        </w:rPr>
        <w:t xml:space="preserve"> </w:t>
      </w:r>
      <w:r w:rsidRPr="00FF439B">
        <w:rPr>
          <w:lang w:eastAsia="ru-RU"/>
        </w:rPr>
        <w:t xml:space="preserve">и составит на </w:t>
      </w:r>
      <w:r>
        <w:rPr>
          <w:b/>
          <w:lang w:eastAsia="ru-RU"/>
        </w:rPr>
        <w:t>2021</w:t>
      </w:r>
      <w:r w:rsidRPr="00FF439B">
        <w:rPr>
          <w:b/>
          <w:lang w:eastAsia="ru-RU"/>
        </w:rPr>
        <w:t xml:space="preserve"> г.</w:t>
      </w:r>
      <w:r w:rsidRPr="00FF439B">
        <w:rPr>
          <w:lang w:eastAsia="ru-RU"/>
        </w:rPr>
        <w:t xml:space="preserve"> -</w:t>
      </w:r>
      <w:r w:rsidRPr="00FF439B">
        <w:rPr>
          <w:b/>
          <w:lang w:eastAsia="ru-RU"/>
        </w:rPr>
        <w:t>1429</w:t>
      </w:r>
      <w:r w:rsidRPr="00FF439B">
        <w:rPr>
          <w:lang w:eastAsia="ru-RU"/>
        </w:rPr>
        <w:t xml:space="preserve"> </w:t>
      </w:r>
      <w:r w:rsidRPr="00FF439B">
        <w:rPr>
          <w:b/>
          <w:lang w:eastAsia="ru-RU"/>
        </w:rPr>
        <w:t>человек</w:t>
      </w:r>
      <w:r w:rsidRPr="00185B62">
        <w:rPr>
          <w:color w:val="FF0000"/>
          <w:lang w:eastAsia="ru-RU"/>
        </w:rPr>
        <w:t xml:space="preserve"> </w:t>
      </w:r>
      <w:r w:rsidRPr="00FF439B">
        <w:rPr>
          <w:lang w:eastAsia="ru-RU"/>
        </w:rPr>
        <w:t xml:space="preserve">(к </w:t>
      </w:r>
      <w:r w:rsidRPr="00FF439B">
        <w:rPr>
          <w:b/>
          <w:lang w:eastAsia="ru-RU"/>
        </w:rPr>
        <w:t>20</w:t>
      </w:r>
      <w:r>
        <w:rPr>
          <w:b/>
          <w:lang w:eastAsia="ru-RU"/>
        </w:rPr>
        <w:t>39</w:t>
      </w:r>
      <w:r w:rsidRPr="00FF439B">
        <w:rPr>
          <w:b/>
          <w:lang w:eastAsia="ru-RU"/>
        </w:rPr>
        <w:t xml:space="preserve"> г.</w:t>
      </w:r>
      <w:r w:rsidRPr="00FF439B">
        <w:rPr>
          <w:lang w:eastAsia="ru-RU"/>
        </w:rPr>
        <w:t xml:space="preserve"> число жителей сельсовета составит</w:t>
      </w:r>
      <w:r w:rsidRPr="00FF439B">
        <w:rPr>
          <w:b/>
          <w:lang w:eastAsia="ru-RU"/>
        </w:rPr>
        <w:t xml:space="preserve"> 1819</w:t>
      </w:r>
      <w:r>
        <w:rPr>
          <w:b/>
          <w:color w:val="FF0000"/>
          <w:lang w:eastAsia="ru-RU"/>
        </w:rPr>
        <w:t xml:space="preserve"> </w:t>
      </w:r>
      <w:r w:rsidRPr="00EC6635">
        <w:rPr>
          <w:b/>
          <w:lang w:eastAsia="ru-RU"/>
        </w:rPr>
        <w:t>человек</w:t>
      </w:r>
      <w:r>
        <w:rPr>
          <w:lang w:eastAsia="ru-RU"/>
        </w:rPr>
        <w:t xml:space="preserve">). </w:t>
      </w:r>
      <w:r w:rsidRPr="008C5D29">
        <w:rPr>
          <w:lang w:eastAsia="ru-RU"/>
        </w:rPr>
        <w:t xml:space="preserve">Оптимистичный (инновационный вариант) предусматривает развитие производственной базы, развитие инженерной инфраструктуры, улучшение социальных и культурно-бытовых условий жизни населения </w:t>
      </w:r>
      <w:r>
        <w:rPr>
          <w:lang w:eastAsia="ru-RU"/>
        </w:rPr>
        <w:t>сельсовета</w:t>
      </w:r>
      <w:r w:rsidRPr="008C5D29">
        <w:rPr>
          <w:lang w:eastAsia="ru-RU"/>
        </w:rPr>
        <w:t>.</w:t>
      </w:r>
    </w:p>
    <w:p w:rsidR="00CC51E9" w:rsidRDefault="00CC51E9" w:rsidP="00836D23">
      <w:pPr>
        <w:spacing w:after="0" w:line="360" w:lineRule="auto"/>
        <w:ind w:firstLine="720"/>
        <w:jc w:val="both"/>
        <w:rPr>
          <w:lang w:eastAsia="ru-RU"/>
        </w:rPr>
      </w:pPr>
      <w:r w:rsidRPr="008C5D29">
        <w:rPr>
          <w:lang w:eastAsia="ru-RU"/>
        </w:rPr>
        <w:t xml:space="preserve">Мероприятия по развитию </w:t>
      </w:r>
      <w:r>
        <w:rPr>
          <w:lang w:eastAsia="ru-RU"/>
        </w:rPr>
        <w:t>муниципального образования,</w:t>
      </w:r>
      <w:r w:rsidRPr="008C5D29">
        <w:rPr>
          <w:lang w:eastAsia="ru-RU"/>
        </w:rPr>
        <w:t xml:space="preserve"> предложенн</w:t>
      </w:r>
      <w:r>
        <w:rPr>
          <w:lang w:eastAsia="ru-RU"/>
        </w:rPr>
        <w:t>ые</w:t>
      </w:r>
      <w:r w:rsidRPr="008C5D29">
        <w:rPr>
          <w:lang w:eastAsia="ru-RU"/>
        </w:rPr>
        <w:t xml:space="preserve"> в Генеральном плане</w:t>
      </w:r>
      <w:r>
        <w:rPr>
          <w:lang w:eastAsia="ru-RU"/>
        </w:rPr>
        <w:t>,</w:t>
      </w:r>
      <w:r w:rsidRPr="008C5D29">
        <w:rPr>
          <w:lang w:eastAsia="ru-RU"/>
        </w:rPr>
        <w:t xml:space="preserve"> </w:t>
      </w:r>
      <w:r>
        <w:rPr>
          <w:lang w:eastAsia="ru-RU"/>
        </w:rPr>
        <w:t>определялись</w:t>
      </w:r>
      <w:r w:rsidRPr="008C5D29">
        <w:rPr>
          <w:lang w:eastAsia="ru-RU"/>
        </w:rPr>
        <w:t xml:space="preserve"> исходя из </w:t>
      </w:r>
      <w:r w:rsidRPr="008C63E6">
        <w:rPr>
          <w:lang w:eastAsia="ru-RU"/>
        </w:rPr>
        <w:t>инновационного сценария</w:t>
      </w:r>
      <w:r w:rsidRPr="008C5D29">
        <w:rPr>
          <w:lang w:eastAsia="ru-RU"/>
        </w:rPr>
        <w:t xml:space="preserve"> развития.</w:t>
      </w:r>
    </w:p>
    <w:p w:rsidR="00CC51E9" w:rsidRDefault="00CC51E9" w:rsidP="00836D23">
      <w:pPr>
        <w:widowControl w:val="0"/>
        <w:suppressAutoHyphens/>
        <w:spacing w:after="0" w:line="360" w:lineRule="auto"/>
        <w:ind w:firstLine="851"/>
        <w:jc w:val="both"/>
        <w:rPr>
          <w:b/>
        </w:rPr>
      </w:pPr>
    </w:p>
    <w:p w:rsidR="00CC51E9" w:rsidRPr="0047498C" w:rsidRDefault="00CC51E9" w:rsidP="00836D23">
      <w:pPr>
        <w:widowControl w:val="0"/>
        <w:suppressAutoHyphens/>
        <w:spacing w:after="0" w:line="360" w:lineRule="auto"/>
        <w:ind w:firstLine="851"/>
        <w:jc w:val="both"/>
      </w:pPr>
      <w:r w:rsidRPr="00636535">
        <w:rPr>
          <w:b/>
        </w:rPr>
        <w:t xml:space="preserve">Главная цель разработки </w:t>
      </w:r>
      <w:r>
        <w:rPr>
          <w:b/>
        </w:rPr>
        <w:t>г</w:t>
      </w:r>
      <w:r w:rsidRPr="00636535">
        <w:rPr>
          <w:b/>
        </w:rPr>
        <w:t xml:space="preserve">енерального плана </w:t>
      </w:r>
      <w:r>
        <w:rPr>
          <w:b/>
        </w:rPr>
        <w:t>Ольгов</w:t>
      </w:r>
      <w:r w:rsidRPr="00042CBB">
        <w:rPr>
          <w:b/>
        </w:rPr>
        <w:t>ского сельсовета</w:t>
      </w:r>
      <w:r w:rsidRPr="0047498C">
        <w:t xml:space="preserve"> -</w:t>
      </w:r>
      <w:r>
        <w:t xml:space="preserve"> </w:t>
      </w:r>
      <w:r w:rsidRPr="0047498C">
        <w:t>территориально-пространственная организация поселения методами градостроительного планирования в целях формирования условий для устойчивого социально-экономического развития, рационального использования земель и их охраны, развития инженерной, транспортной и социальной инфраструктур, охраны природы, защиты территорий от воздействия чрезвычайных ситуаций природного и техногенного характера, повышения эффективности управления развитием территории, а также улучшение качества жизни населения.</w:t>
      </w:r>
    </w:p>
    <w:p w:rsidR="00CC51E9" w:rsidRPr="00AC16A1" w:rsidRDefault="00CC51E9" w:rsidP="00836D23">
      <w:pPr>
        <w:widowControl w:val="0"/>
        <w:suppressAutoHyphens/>
        <w:spacing w:after="0" w:line="360" w:lineRule="auto"/>
        <w:ind w:firstLine="851"/>
        <w:jc w:val="both"/>
      </w:pPr>
      <w:r w:rsidRPr="00636535">
        <w:t>Задачи территориального планирования имеют целеполагающий характер, выражающийся в экономической, социальной, средовой и природопользовательской составляющ</w:t>
      </w:r>
      <w:r>
        <w:t>их</w:t>
      </w:r>
      <w:r w:rsidRPr="00636535">
        <w:t xml:space="preserve">. </w:t>
      </w:r>
      <w:r w:rsidRPr="00AC16A1">
        <w:t xml:space="preserve">Обеспечение условий для </w:t>
      </w:r>
      <w:r w:rsidRPr="00636535">
        <w:t xml:space="preserve">устойчивого экономического развития </w:t>
      </w:r>
      <w:r>
        <w:t>муниципального образования</w:t>
      </w:r>
      <w:r w:rsidRPr="00AC16A1">
        <w:t xml:space="preserve"> достигается решением следующих задач:</w:t>
      </w:r>
    </w:p>
    <w:p w:rsidR="00CC51E9" w:rsidRPr="00AC16A1" w:rsidRDefault="00CC51E9" w:rsidP="00836D23">
      <w:pPr>
        <w:widowControl w:val="0"/>
        <w:numPr>
          <w:ilvl w:val="0"/>
          <w:numId w:val="6"/>
        </w:numPr>
        <w:shd w:val="clear" w:color="auto" w:fill="FFFFFF"/>
        <w:tabs>
          <w:tab w:val="left" w:pos="907"/>
          <w:tab w:val="left" w:pos="968"/>
        </w:tabs>
        <w:autoSpaceDE w:val="0"/>
        <w:autoSpaceDN w:val="0"/>
        <w:adjustRightInd w:val="0"/>
        <w:spacing w:after="0" w:line="360" w:lineRule="auto"/>
        <w:ind w:left="0" w:firstLine="851"/>
        <w:jc w:val="both"/>
      </w:pPr>
      <w:r>
        <w:t xml:space="preserve"> </w:t>
      </w:r>
      <w:r>
        <w:tab/>
      </w:r>
      <w:r w:rsidRPr="00AC16A1">
        <w:t xml:space="preserve">формирование территориально-хозяйственной организации </w:t>
      </w:r>
      <w:r>
        <w:t>муниципального образования</w:t>
      </w:r>
      <w:r w:rsidRPr="00AC16A1">
        <w:t>, обеспечивающей оптимальные условия для развития всех видов хозяйственной деятельности, являющихся экономической базой развития территории;</w:t>
      </w:r>
    </w:p>
    <w:p w:rsidR="00CC51E9" w:rsidRPr="00AC16A1" w:rsidRDefault="00CC51E9" w:rsidP="00836D23">
      <w:pPr>
        <w:widowControl w:val="0"/>
        <w:numPr>
          <w:ilvl w:val="0"/>
          <w:numId w:val="6"/>
        </w:numPr>
        <w:shd w:val="clear" w:color="auto" w:fill="FFFFFF"/>
        <w:tabs>
          <w:tab w:val="left" w:pos="907"/>
          <w:tab w:val="left" w:pos="968"/>
        </w:tabs>
        <w:autoSpaceDE w:val="0"/>
        <w:autoSpaceDN w:val="0"/>
        <w:adjustRightInd w:val="0"/>
        <w:spacing w:after="0" w:line="360" w:lineRule="auto"/>
        <w:ind w:left="0" w:firstLine="851"/>
        <w:jc w:val="both"/>
      </w:pPr>
      <w:r>
        <w:tab/>
      </w:r>
      <w:r w:rsidRPr="00AC16A1">
        <w:t xml:space="preserve">повышение уровня жизни и условий проживания населения в </w:t>
      </w:r>
      <w:r>
        <w:t>муниципальном образовании</w:t>
      </w:r>
      <w:r w:rsidRPr="00AC16A1">
        <w:t>, формирование благоприятных усло</w:t>
      </w:r>
      <w:r>
        <w:t>вий жизнедеятельности населения</w:t>
      </w:r>
      <w:r w:rsidRPr="00AC16A1">
        <w:t xml:space="preserve"> для ра</w:t>
      </w:r>
      <w:r>
        <w:t>звития человеческого потенциала</w:t>
      </w:r>
      <w:r w:rsidRPr="00AC16A1">
        <w:t xml:space="preserve"> при обеспечении конституционных социальных прав и гарантий с использованием социальных стандартов и норм; </w:t>
      </w:r>
    </w:p>
    <w:p w:rsidR="00CC51E9" w:rsidRPr="00AC16A1" w:rsidRDefault="00CC51E9" w:rsidP="00836D23">
      <w:pPr>
        <w:widowControl w:val="0"/>
        <w:numPr>
          <w:ilvl w:val="0"/>
          <w:numId w:val="6"/>
        </w:numPr>
        <w:shd w:val="clear" w:color="auto" w:fill="FFFFFF"/>
        <w:tabs>
          <w:tab w:val="left" w:pos="907"/>
          <w:tab w:val="left" w:pos="968"/>
        </w:tabs>
        <w:autoSpaceDE w:val="0"/>
        <w:autoSpaceDN w:val="0"/>
        <w:adjustRightInd w:val="0"/>
        <w:spacing w:after="0" w:line="360" w:lineRule="auto"/>
        <w:ind w:left="0" w:firstLine="851"/>
        <w:jc w:val="both"/>
      </w:pPr>
      <w:r>
        <w:t xml:space="preserve"> </w:t>
      </w:r>
      <w:r>
        <w:tab/>
      </w:r>
      <w:r w:rsidRPr="00AC16A1">
        <w:t>экологич</w:t>
      </w:r>
      <w:r>
        <w:t>еское</w:t>
      </w:r>
      <w:r w:rsidRPr="00AC16A1">
        <w:t xml:space="preserve"> и экономичное использование трудовых, земельных, водных и других ресурсов, улучшение экологической ситуации и повышение качества среды проживания граждан;</w:t>
      </w:r>
    </w:p>
    <w:p w:rsidR="00CC51E9" w:rsidRPr="00AC16A1" w:rsidRDefault="00CC51E9" w:rsidP="00836D23">
      <w:pPr>
        <w:widowControl w:val="0"/>
        <w:numPr>
          <w:ilvl w:val="0"/>
          <w:numId w:val="6"/>
        </w:numPr>
        <w:shd w:val="clear" w:color="auto" w:fill="FFFFFF"/>
        <w:tabs>
          <w:tab w:val="left" w:pos="907"/>
          <w:tab w:val="left" w:pos="968"/>
        </w:tabs>
        <w:autoSpaceDE w:val="0"/>
        <w:autoSpaceDN w:val="0"/>
        <w:adjustRightInd w:val="0"/>
        <w:spacing w:after="0" w:line="360" w:lineRule="auto"/>
        <w:ind w:left="0" w:firstLine="851"/>
        <w:jc w:val="both"/>
      </w:pPr>
      <w:r>
        <w:t xml:space="preserve"> </w:t>
      </w:r>
      <w:r>
        <w:tab/>
      </w:r>
      <w:r w:rsidRPr="00AC16A1">
        <w:t>внедрение и обоснование предложений по модернизации и реконструкции инженерно-коммуникационных систем и транспортной инфраструктуры;</w:t>
      </w:r>
    </w:p>
    <w:p w:rsidR="00CC51E9" w:rsidRPr="00AC16A1" w:rsidRDefault="00CC51E9" w:rsidP="00836D23">
      <w:pPr>
        <w:widowControl w:val="0"/>
        <w:numPr>
          <w:ilvl w:val="0"/>
          <w:numId w:val="6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360" w:lineRule="auto"/>
        <w:ind w:left="0" w:firstLine="851"/>
        <w:jc w:val="both"/>
      </w:pPr>
      <w:r w:rsidRPr="00AC16A1">
        <w:t xml:space="preserve">изыскание и создание рекреационных и туристических объектов на территории </w:t>
      </w:r>
      <w:r>
        <w:t>муниципального образования</w:t>
      </w:r>
      <w:r w:rsidRPr="00AC16A1">
        <w:t xml:space="preserve">, создающих центры массового и культурного отдыха населения </w:t>
      </w:r>
      <w:r>
        <w:t>муниципального образования и района</w:t>
      </w:r>
      <w:r w:rsidRPr="00AC16A1">
        <w:t xml:space="preserve"> и привлекающих дополнительные источники дохода в местный бюджет;</w:t>
      </w:r>
    </w:p>
    <w:p w:rsidR="00CC51E9" w:rsidRPr="00AC16A1" w:rsidRDefault="00CC51E9" w:rsidP="00836D23">
      <w:pPr>
        <w:widowControl w:val="0"/>
        <w:numPr>
          <w:ilvl w:val="0"/>
          <w:numId w:val="6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360" w:lineRule="auto"/>
        <w:ind w:left="0" w:firstLine="851"/>
        <w:jc w:val="both"/>
      </w:pPr>
      <w:r w:rsidRPr="00AC16A1">
        <w:t>достижение долговременной безопасности жизнедеятельности населения и экономического развития путем создания территориально организованной сети объектов защитных сооружений, коридоров и районов эвакуации населения в условиях ЧС.</w:t>
      </w:r>
    </w:p>
    <w:p w:rsidR="00CC51E9" w:rsidRDefault="00CC51E9" w:rsidP="00223812">
      <w:pPr>
        <w:rPr>
          <w:b/>
          <w:color w:val="000000"/>
          <w:sz w:val="30"/>
          <w:szCs w:val="30"/>
        </w:rPr>
      </w:pPr>
      <w:bookmarkStart w:id="9" w:name="_Toc268263726"/>
      <w:bookmarkStart w:id="10" w:name="_Toc298142857"/>
      <w:bookmarkStart w:id="11" w:name="_Toc336507772"/>
      <w:bookmarkStart w:id="12" w:name="_Toc262569769"/>
      <w:bookmarkStart w:id="13" w:name="_Toc253383903"/>
    </w:p>
    <w:p w:rsidR="00CC51E9" w:rsidRPr="00FD7195" w:rsidRDefault="00CC51E9" w:rsidP="00223812">
      <w:pPr>
        <w:rPr>
          <w:b/>
          <w:color w:val="000000"/>
          <w:sz w:val="30"/>
          <w:szCs w:val="30"/>
        </w:rPr>
      </w:pPr>
      <w:r w:rsidRPr="00FD7195">
        <w:rPr>
          <w:b/>
          <w:color w:val="000000"/>
          <w:sz w:val="30"/>
          <w:szCs w:val="30"/>
        </w:rPr>
        <w:t>2.  ПЕРЕЧЕНЬ МЕРОПРИЯТИЙ ПО ТЕРРИТОРИАЛЬНОМУ ПЛАНИРОВАНИЮ И УКАЗАНИЕ НА ПОСЛЕДОВАТЕЛЬНОСТЬ ИХ ВЫПОЛНЕНИЯ</w:t>
      </w:r>
      <w:bookmarkEnd w:id="9"/>
      <w:bookmarkEnd w:id="10"/>
      <w:bookmarkEnd w:id="11"/>
    </w:p>
    <w:bookmarkEnd w:id="12"/>
    <w:bookmarkEnd w:id="13"/>
    <w:p w:rsidR="00CC51E9" w:rsidRPr="00805F4A" w:rsidRDefault="00CC51E9" w:rsidP="00836D23">
      <w:pPr>
        <w:keepNext/>
        <w:spacing w:after="0"/>
        <w:rPr>
          <w:rFonts w:ascii="Calibri" w:hAnsi="Calibri"/>
          <w:color w:val="000000"/>
          <w:lang w:eastAsia="ru-RU"/>
        </w:rPr>
      </w:pPr>
    </w:p>
    <w:p w:rsidR="00CC51E9" w:rsidRPr="00740730" w:rsidRDefault="00CC51E9" w:rsidP="00F90238">
      <w:pPr>
        <w:pStyle w:val="Heading2"/>
        <w:keepLines w:val="0"/>
        <w:suppressAutoHyphens/>
        <w:spacing w:before="0" w:line="240" w:lineRule="auto"/>
        <w:ind w:left="720"/>
        <w:jc w:val="both"/>
        <w:rPr>
          <w:rFonts w:ascii="Times New Roman" w:hAnsi="Times New Roman"/>
          <w:i/>
          <w:color w:val="17365D"/>
          <w:sz w:val="32"/>
          <w:szCs w:val="32"/>
        </w:rPr>
      </w:pPr>
      <w:bookmarkStart w:id="14" w:name="_Toc336507773"/>
      <w:r w:rsidRPr="00740730">
        <w:rPr>
          <w:rFonts w:ascii="Times New Roman" w:hAnsi="Times New Roman"/>
          <w:i/>
          <w:color w:val="17365D"/>
          <w:sz w:val="32"/>
          <w:szCs w:val="32"/>
        </w:rPr>
        <w:t>2.1 Мероприятия по развитию и преобразованию пространственно-планировочной структуры</w:t>
      </w:r>
      <w:bookmarkEnd w:id="14"/>
    </w:p>
    <w:p w:rsidR="00CC51E9" w:rsidRDefault="00CC51E9" w:rsidP="00836D23">
      <w:pPr>
        <w:keepNext/>
        <w:spacing w:after="0"/>
        <w:rPr>
          <w:lang w:eastAsia="ru-RU"/>
        </w:rPr>
      </w:pPr>
    </w:p>
    <w:p w:rsidR="00CC51E9" w:rsidRPr="005057C0" w:rsidRDefault="00CC51E9" w:rsidP="00F90238">
      <w:pPr>
        <w:pStyle w:val="Heading3"/>
        <w:keepLines w:val="0"/>
        <w:suppressAutoHyphens/>
        <w:spacing w:before="0" w:line="360" w:lineRule="auto"/>
        <w:ind w:left="1077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15" w:name="_Toc336507774"/>
      <w:r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2.1.1 </w:t>
      </w:r>
      <w:r w:rsidRPr="005057C0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Архитектурно-планировочные решения</w:t>
      </w:r>
      <w:bookmarkEnd w:id="15"/>
    </w:p>
    <w:p w:rsidR="00CC51E9" w:rsidRDefault="00CC51E9" w:rsidP="00836D23">
      <w:pPr>
        <w:widowControl w:val="0"/>
        <w:suppressAutoHyphens/>
        <w:spacing w:after="0" w:line="360" w:lineRule="auto"/>
        <w:ind w:firstLine="851"/>
        <w:jc w:val="both"/>
      </w:pPr>
      <w:r w:rsidRPr="00AC16A1">
        <w:t>Формирование пространственной композиции выполнено на основе индивидуальных особенностей места, исторического и природного потенциала, своеобразия ландшафтной структуры территории</w:t>
      </w:r>
      <w:r>
        <w:t xml:space="preserve"> и</w:t>
      </w:r>
      <w:r w:rsidRPr="00AC16A1">
        <w:t xml:space="preserve"> территориальных возможностей </w:t>
      </w:r>
      <w:r>
        <w:t>муниципального образования</w:t>
      </w:r>
      <w:r w:rsidRPr="00AC16A1">
        <w:t>.</w:t>
      </w:r>
    </w:p>
    <w:p w:rsidR="00CC51E9" w:rsidRDefault="00CC51E9" w:rsidP="00836D23">
      <w:pPr>
        <w:widowControl w:val="0"/>
        <w:suppressAutoHyphens/>
        <w:spacing w:after="0" w:line="360" w:lineRule="auto"/>
        <w:ind w:firstLine="851"/>
        <w:jc w:val="both"/>
      </w:pPr>
      <w:r w:rsidRPr="00FF29E9">
        <w:t xml:space="preserve">Основной идеей архитектурно-планировочных решений является повышение уровня комфортности среды проживания и достижение нормативной обеспеченности населения социальной и инженерной инфраструктурой с сохранением территории </w:t>
      </w:r>
      <w:r>
        <w:t>населенных пунктов</w:t>
      </w:r>
      <w:r w:rsidRPr="00FF29E9">
        <w:t xml:space="preserve"> в существующих границах.</w:t>
      </w:r>
    </w:p>
    <w:p w:rsidR="00CC51E9" w:rsidRDefault="00CC51E9" w:rsidP="00836D23">
      <w:pPr>
        <w:widowControl w:val="0"/>
        <w:spacing w:after="0" w:line="360" w:lineRule="auto"/>
        <w:ind w:firstLine="851"/>
        <w:jc w:val="both"/>
      </w:pPr>
      <w:r w:rsidRPr="00EF2221">
        <w:rPr>
          <w:rStyle w:val="WW-1"/>
          <w:color w:val="000000"/>
        </w:rPr>
        <w:t xml:space="preserve">Планировочная структура </w:t>
      </w:r>
      <w:r>
        <w:rPr>
          <w:b/>
        </w:rPr>
        <w:t>Ольгов</w:t>
      </w:r>
      <w:r w:rsidRPr="00AD0552">
        <w:rPr>
          <w:b/>
        </w:rPr>
        <w:t>ского</w:t>
      </w:r>
      <w:r w:rsidRPr="00AD0552">
        <w:rPr>
          <w:rStyle w:val="WW-1"/>
          <w:b/>
          <w:color w:val="000000"/>
        </w:rPr>
        <w:t xml:space="preserve"> сельсовета</w:t>
      </w:r>
      <w:r w:rsidRPr="00EF2221">
        <w:rPr>
          <w:rStyle w:val="WW-1"/>
          <w:color w:val="000000"/>
        </w:rPr>
        <w:t xml:space="preserve"> сл</w:t>
      </w:r>
      <w:r>
        <w:rPr>
          <w:rStyle w:val="WW-1"/>
          <w:color w:val="000000"/>
        </w:rPr>
        <w:t>ожилась исторически вдоль речной</w:t>
      </w:r>
      <w:r w:rsidRPr="00EF2221">
        <w:rPr>
          <w:rStyle w:val="WW-1"/>
          <w:color w:val="000000"/>
        </w:rPr>
        <w:t xml:space="preserve"> </w:t>
      </w:r>
      <w:r w:rsidRPr="00435DF7">
        <w:rPr>
          <w:rStyle w:val="WW-1"/>
        </w:rPr>
        <w:t xml:space="preserve">планировочной оси  </w:t>
      </w:r>
      <w:r w:rsidRPr="00435DF7">
        <w:rPr>
          <w:b/>
        </w:rPr>
        <w:t>р. Крепна</w:t>
      </w:r>
      <w:r>
        <w:t>.</w:t>
      </w:r>
    </w:p>
    <w:p w:rsidR="00CC51E9" w:rsidRDefault="00CC51E9" w:rsidP="00836D23">
      <w:pPr>
        <w:widowControl w:val="0"/>
        <w:spacing w:after="0" w:line="360" w:lineRule="auto"/>
        <w:ind w:firstLine="851"/>
        <w:jc w:val="both"/>
        <w:rPr>
          <w:rStyle w:val="WW-1"/>
          <w:color w:val="000000"/>
        </w:rPr>
      </w:pPr>
      <w:r>
        <w:rPr>
          <w:rStyle w:val="WW-1"/>
          <w:color w:val="000000"/>
        </w:rPr>
        <w:t xml:space="preserve">Генеральным планом </w:t>
      </w:r>
      <w:r w:rsidRPr="00EF2221">
        <w:rPr>
          <w:rStyle w:val="WW-1"/>
          <w:color w:val="000000"/>
        </w:rPr>
        <w:t xml:space="preserve">планировочное развитие </w:t>
      </w:r>
      <w:r>
        <w:rPr>
          <w:rStyle w:val="WW-1"/>
          <w:color w:val="000000"/>
        </w:rPr>
        <w:t xml:space="preserve">предлагается </w:t>
      </w:r>
      <w:r w:rsidRPr="00EF2221">
        <w:rPr>
          <w:rStyle w:val="WW-1"/>
          <w:color w:val="000000"/>
        </w:rPr>
        <w:t>базир</w:t>
      </w:r>
      <w:r>
        <w:rPr>
          <w:rStyle w:val="WW-1"/>
          <w:color w:val="000000"/>
        </w:rPr>
        <w:t>овать</w:t>
      </w:r>
      <w:r w:rsidRPr="00EF2221">
        <w:rPr>
          <w:rStyle w:val="WW-1"/>
          <w:color w:val="000000"/>
        </w:rPr>
        <w:t xml:space="preserve"> уже не на речном, а на транспортном каркасе территории. Поскольку любое производство и проживание, социальное обеспечение связано, прежде всего, с транспортной доступностью. Именно поэтому значительное преимущество в развитии </w:t>
      </w:r>
      <w:r>
        <w:rPr>
          <w:rStyle w:val="WW-1"/>
          <w:color w:val="000000"/>
        </w:rPr>
        <w:t xml:space="preserve">на расчетный период </w:t>
      </w:r>
      <w:r w:rsidRPr="00EF2221">
        <w:rPr>
          <w:rStyle w:val="WW-1"/>
          <w:color w:val="000000"/>
        </w:rPr>
        <w:t>полу</w:t>
      </w:r>
      <w:r>
        <w:rPr>
          <w:rStyle w:val="WW-1"/>
          <w:color w:val="000000"/>
        </w:rPr>
        <w:t>чат</w:t>
      </w:r>
      <w:r w:rsidRPr="00EF2221">
        <w:rPr>
          <w:rStyle w:val="WW-1"/>
          <w:color w:val="000000"/>
        </w:rPr>
        <w:t xml:space="preserve"> те населенные пункты, которые совмещают в себе пересечение осевых линий развития</w:t>
      </w:r>
      <w:r>
        <w:rPr>
          <w:rStyle w:val="WW-1"/>
          <w:color w:val="000000"/>
        </w:rPr>
        <w:t xml:space="preserve"> </w:t>
      </w:r>
      <w:r w:rsidRPr="00EF2221">
        <w:rPr>
          <w:rStyle w:val="WW-1"/>
          <w:color w:val="000000"/>
        </w:rPr>
        <w:t xml:space="preserve"> исторически сложившейся планировочной структуры (по гидрографии) с современной</w:t>
      </w:r>
      <w:r>
        <w:rPr>
          <w:rStyle w:val="WW-1"/>
          <w:color w:val="000000"/>
        </w:rPr>
        <w:t xml:space="preserve"> (транспортной) .</w:t>
      </w:r>
    </w:p>
    <w:p w:rsidR="00CC51E9" w:rsidRPr="003F2F3C" w:rsidRDefault="00CC51E9" w:rsidP="003E089D">
      <w:pPr>
        <w:spacing w:line="360" w:lineRule="auto"/>
        <w:ind w:firstLine="851"/>
        <w:jc w:val="both"/>
        <w:rPr>
          <w:rStyle w:val="WW-1"/>
          <w:color w:val="000000"/>
        </w:rPr>
      </w:pPr>
      <w:r>
        <w:rPr>
          <w:rStyle w:val="WW-1"/>
          <w:color w:val="000000"/>
        </w:rPr>
        <w:t xml:space="preserve">Сложившаяся планировочная структура населенных пунктов </w:t>
      </w:r>
      <w:r>
        <w:rPr>
          <w:b/>
        </w:rPr>
        <w:t>Ольгов</w:t>
      </w:r>
      <w:r w:rsidRPr="00AD0552">
        <w:rPr>
          <w:b/>
        </w:rPr>
        <w:t>ского</w:t>
      </w:r>
      <w:r w:rsidRPr="00AD0552">
        <w:rPr>
          <w:rStyle w:val="WW-1"/>
          <w:b/>
          <w:color w:val="000000"/>
        </w:rPr>
        <w:t xml:space="preserve"> сельсовета</w:t>
      </w:r>
      <w:r>
        <w:rPr>
          <w:rStyle w:val="WW-1"/>
          <w:b/>
          <w:color w:val="000000"/>
        </w:rPr>
        <w:t xml:space="preserve"> </w:t>
      </w:r>
      <w:r w:rsidRPr="003F2F3C">
        <w:rPr>
          <w:rStyle w:val="WW-1"/>
          <w:color w:val="000000"/>
        </w:rPr>
        <w:t xml:space="preserve">в непосредственной </w:t>
      </w:r>
      <w:r w:rsidRPr="00435DF7">
        <w:rPr>
          <w:rStyle w:val="WW-1"/>
        </w:rPr>
        <w:t>близости от железной дороги РЖД</w:t>
      </w:r>
      <w:r w:rsidRPr="00B6637E">
        <w:rPr>
          <w:rStyle w:val="WW-1"/>
          <w:color w:val="FF0000"/>
        </w:rPr>
        <w:t xml:space="preserve"> </w:t>
      </w:r>
      <w:r w:rsidRPr="00435DF7">
        <w:rPr>
          <w:rStyle w:val="WW-1"/>
        </w:rPr>
        <w:t>«</w:t>
      </w:r>
      <w:r w:rsidRPr="00005FA6">
        <w:rPr>
          <w:rStyle w:val="WW-1"/>
          <w:b/>
        </w:rPr>
        <w:t>Киев-Курск-Воронеж</w:t>
      </w:r>
      <w:r w:rsidRPr="00435DF7">
        <w:rPr>
          <w:rStyle w:val="WW-1"/>
        </w:rPr>
        <w:t xml:space="preserve">» и </w:t>
      </w:r>
      <w:r>
        <w:rPr>
          <w:rStyle w:val="WW-1"/>
        </w:rPr>
        <w:t>автомобильных дорог:</w:t>
      </w:r>
      <w:r w:rsidRPr="00005FA6">
        <w:rPr>
          <w:rStyle w:val="WW-1"/>
        </w:rPr>
        <w:t xml:space="preserve"> регионального значения "</w:t>
      </w:r>
      <w:r w:rsidRPr="00005FA6">
        <w:rPr>
          <w:rStyle w:val="WW-1"/>
          <w:b/>
        </w:rPr>
        <w:t>Рыльск – Коренево - Суджа"</w:t>
      </w:r>
      <w:r>
        <w:rPr>
          <w:rStyle w:val="WW-1"/>
        </w:rPr>
        <w:t>(38 ОП РЗ 38К-030</w:t>
      </w:r>
      <w:r w:rsidRPr="008D3CB5">
        <w:rPr>
          <w:rStyle w:val="WW-1"/>
        </w:rPr>
        <w:t>)</w:t>
      </w:r>
      <w:r w:rsidRPr="00005FA6">
        <w:rPr>
          <w:rStyle w:val="WW-1"/>
        </w:rPr>
        <w:t>,</w:t>
      </w:r>
      <w:r w:rsidRPr="00524BC2">
        <w:rPr>
          <w:rStyle w:val="WW-1"/>
        </w:rPr>
        <w:t xml:space="preserve"> </w:t>
      </w:r>
      <w:r>
        <w:rPr>
          <w:rStyle w:val="WW-1"/>
        </w:rPr>
        <w:t>межмуницип</w:t>
      </w:r>
      <w:r w:rsidRPr="00D61B0B">
        <w:rPr>
          <w:rStyle w:val="WW-1"/>
        </w:rPr>
        <w:t>ального значения</w:t>
      </w:r>
      <w:r>
        <w:rPr>
          <w:rStyle w:val="WW-1"/>
        </w:rPr>
        <w:t xml:space="preserve"> </w:t>
      </w:r>
      <w:r w:rsidRPr="00005FA6">
        <w:rPr>
          <w:rStyle w:val="WW-1"/>
        </w:rPr>
        <w:t>"</w:t>
      </w:r>
      <w:r w:rsidRPr="00005FA6">
        <w:rPr>
          <w:rStyle w:val="WW-1"/>
          <w:b/>
        </w:rPr>
        <w:t xml:space="preserve">Рыльск – Коренево </w:t>
      </w:r>
      <w:r>
        <w:rPr>
          <w:rStyle w:val="WW-1"/>
          <w:b/>
        </w:rPr>
        <w:t>–</w:t>
      </w:r>
      <w:r w:rsidRPr="00005FA6">
        <w:rPr>
          <w:rStyle w:val="WW-1"/>
          <w:b/>
        </w:rPr>
        <w:t xml:space="preserve"> Суджа</w:t>
      </w:r>
      <w:r>
        <w:rPr>
          <w:rStyle w:val="WW-1"/>
          <w:b/>
        </w:rPr>
        <w:t>»  с под. к с. Ольговка</w:t>
      </w:r>
      <w:r w:rsidRPr="00005FA6">
        <w:rPr>
          <w:rStyle w:val="WW-1"/>
          <w:b/>
        </w:rPr>
        <w:t>"</w:t>
      </w:r>
      <w:r>
        <w:rPr>
          <w:rStyle w:val="WW-1"/>
          <w:b/>
        </w:rPr>
        <w:t xml:space="preserve"> </w:t>
      </w:r>
      <w:r w:rsidRPr="008D3CB5">
        <w:rPr>
          <w:rStyle w:val="WW-1"/>
        </w:rPr>
        <w:t xml:space="preserve">(38 ОП </w:t>
      </w:r>
      <w:r>
        <w:rPr>
          <w:rStyle w:val="WW-1"/>
        </w:rPr>
        <w:t>М</w:t>
      </w:r>
      <w:r w:rsidRPr="008D3CB5">
        <w:rPr>
          <w:rStyle w:val="WW-1"/>
        </w:rPr>
        <w:t>З 38</w:t>
      </w:r>
      <w:r>
        <w:rPr>
          <w:rStyle w:val="WW-1"/>
        </w:rPr>
        <w:t>Н</w:t>
      </w:r>
      <w:r w:rsidRPr="008D3CB5">
        <w:rPr>
          <w:rStyle w:val="WW-1"/>
        </w:rPr>
        <w:t>-</w:t>
      </w:r>
      <w:r>
        <w:rPr>
          <w:rStyle w:val="WW-1"/>
        </w:rPr>
        <w:t>563</w:t>
      </w:r>
      <w:r w:rsidRPr="008D3CB5">
        <w:rPr>
          <w:rStyle w:val="WW-1"/>
        </w:rPr>
        <w:t>)</w:t>
      </w:r>
      <w:r>
        <w:rPr>
          <w:rStyle w:val="WW-1"/>
        </w:rPr>
        <w:t>,</w:t>
      </w:r>
      <w:r w:rsidRPr="00FE30CE">
        <w:rPr>
          <w:rStyle w:val="WW-1"/>
        </w:rPr>
        <w:t xml:space="preserve"> </w:t>
      </w:r>
      <w:r w:rsidRPr="00005FA6">
        <w:rPr>
          <w:rStyle w:val="WW-1"/>
        </w:rPr>
        <w:t>"</w:t>
      </w:r>
      <w:r w:rsidRPr="00005FA6">
        <w:rPr>
          <w:rStyle w:val="WW-1"/>
          <w:b/>
        </w:rPr>
        <w:t xml:space="preserve">Рыльск – Коренево </w:t>
      </w:r>
      <w:r>
        <w:rPr>
          <w:rStyle w:val="WW-1"/>
          <w:b/>
        </w:rPr>
        <w:t>–</w:t>
      </w:r>
      <w:r w:rsidRPr="00005FA6">
        <w:rPr>
          <w:rStyle w:val="WW-1"/>
          <w:b/>
        </w:rPr>
        <w:t xml:space="preserve"> Суджа</w:t>
      </w:r>
      <w:r>
        <w:rPr>
          <w:rStyle w:val="WW-1"/>
          <w:b/>
        </w:rPr>
        <w:t>» - Каучук – «Льгов - Суджа</w:t>
      </w:r>
      <w:r w:rsidRPr="00005FA6">
        <w:rPr>
          <w:rStyle w:val="WW-1"/>
          <w:b/>
        </w:rPr>
        <w:t>"</w:t>
      </w:r>
      <w:r>
        <w:rPr>
          <w:rStyle w:val="WW-1"/>
          <w:b/>
        </w:rPr>
        <w:t xml:space="preserve"> </w:t>
      </w:r>
      <w:r w:rsidRPr="008D3CB5">
        <w:rPr>
          <w:rStyle w:val="WW-1"/>
        </w:rPr>
        <w:t xml:space="preserve">(38 ОП </w:t>
      </w:r>
      <w:r>
        <w:rPr>
          <w:rStyle w:val="WW-1"/>
        </w:rPr>
        <w:t>М</w:t>
      </w:r>
      <w:r w:rsidRPr="008D3CB5">
        <w:rPr>
          <w:rStyle w:val="WW-1"/>
        </w:rPr>
        <w:t>З 38</w:t>
      </w:r>
      <w:r>
        <w:rPr>
          <w:rStyle w:val="WW-1"/>
        </w:rPr>
        <w:t>Н</w:t>
      </w:r>
      <w:r w:rsidRPr="008D3CB5">
        <w:rPr>
          <w:rStyle w:val="WW-1"/>
        </w:rPr>
        <w:t>-</w:t>
      </w:r>
      <w:r>
        <w:rPr>
          <w:rStyle w:val="WW-1"/>
        </w:rPr>
        <w:t>564</w:t>
      </w:r>
      <w:r w:rsidRPr="008D3CB5">
        <w:rPr>
          <w:rStyle w:val="WW-1"/>
        </w:rPr>
        <w:t>)</w:t>
      </w:r>
      <w:r>
        <w:rPr>
          <w:rStyle w:val="WW-1"/>
        </w:rPr>
        <w:t>,</w:t>
      </w:r>
      <w:r w:rsidRPr="00FE30CE">
        <w:rPr>
          <w:rStyle w:val="WW-1"/>
        </w:rPr>
        <w:t xml:space="preserve"> </w:t>
      </w:r>
      <w:r w:rsidRPr="00005FA6">
        <w:rPr>
          <w:rStyle w:val="WW-1"/>
        </w:rPr>
        <w:t>"</w:t>
      </w:r>
      <w:r w:rsidRPr="00005FA6">
        <w:rPr>
          <w:rStyle w:val="WW-1"/>
          <w:b/>
        </w:rPr>
        <w:t xml:space="preserve">Рыльск – Коренево </w:t>
      </w:r>
      <w:r>
        <w:rPr>
          <w:rStyle w:val="WW-1"/>
          <w:b/>
        </w:rPr>
        <w:t>–</w:t>
      </w:r>
      <w:r w:rsidRPr="00005FA6">
        <w:rPr>
          <w:rStyle w:val="WW-1"/>
          <w:b/>
        </w:rPr>
        <w:t xml:space="preserve"> Суджа</w:t>
      </w:r>
      <w:r>
        <w:rPr>
          <w:rStyle w:val="WW-1"/>
          <w:b/>
        </w:rPr>
        <w:t>» - Ольговка</w:t>
      </w:r>
      <w:r w:rsidRPr="00005FA6">
        <w:rPr>
          <w:rStyle w:val="WW-1"/>
          <w:b/>
        </w:rPr>
        <w:t>"</w:t>
      </w:r>
      <w:r>
        <w:rPr>
          <w:rStyle w:val="WW-1"/>
          <w:b/>
        </w:rPr>
        <w:t xml:space="preserve"> </w:t>
      </w:r>
      <w:r w:rsidRPr="008D3CB5">
        <w:rPr>
          <w:rStyle w:val="WW-1"/>
        </w:rPr>
        <w:t xml:space="preserve">(38 ОП </w:t>
      </w:r>
      <w:r>
        <w:rPr>
          <w:rStyle w:val="WW-1"/>
        </w:rPr>
        <w:t>М</w:t>
      </w:r>
      <w:r w:rsidRPr="008D3CB5">
        <w:rPr>
          <w:rStyle w:val="WW-1"/>
        </w:rPr>
        <w:t>З 38</w:t>
      </w:r>
      <w:r>
        <w:rPr>
          <w:rStyle w:val="WW-1"/>
        </w:rPr>
        <w:t>Н</w:t>
      </w:r>
      <w:r w:rsidRPr="008D3CB5">
        <w:rPr>
          <w:rStyle w:val="WW-1"/>
        </w:rPr>
        <w:t>-</w:t>
      </w:r>
      <w:r>
        <w:rPr>
          <w:rStyle w:val="WW-1"/>
        </w:rPr>
        <w:t>569</w:t>
      </w:r>
      <w:r w:rsidRPr="008D3CB5">
        <w:rPr>
          <w:rStyle w:val="WW-1"/>
        </w:rPr>
        <w:t>)</w:t>
      </w:r>
      <w:r>
        <w:rPr>
          <w:rStyle w:val="WW-1"/>
        </w:rPr>
        <w:t>,</w:t>
      </w:r>
      <w:r w:rsidRPr="00FE30CE">
        <w:rPr>
          <w:rStyle w:val="WW-1"/>
        </w:rPr>
        <w:t xml:space="preserve"> </w:t>
      </w:r>
      <w:r w:rsidRPr="00005FA6">
        <w:rPr>
          <w:rStyle w:val="WW-1"/>
        </w:rPr>
        <w:t xml:space="preserve"> </w:t>
      </w:r>
      <w:r>
        <w:rPr>
          <w:rStyle w:val="WW-1"/>
          <w:color w:val="000000"/>
        </w:rPr>
        <w:t>дает оптимистический прогноз на социально - экономическое развитие данной территории в ближайшие годы.</w:t>
      </w:r>
    </w:p>
    <w:p w:rsidR="00CC51E9" w:rsidRDefault="00CC51E9" w:rsidP="003E089D">
      <w:pPr>
        <w:spacing w:line="360" w:lineRule="auto"/>
        <w:ind w:firstLine="851"/>
        <w:jc w:val="both"/>
      </w:pPr>
      <w:r>
        <w:t>Административным и п</w:t>
      </w:r>
      <w:r w:rsidRPr="000E4D0C">
        <w:t xml:space="preserve">ланировочным центром </w:t>
      </w:r>
      <w:r>
        <w:rPr>
          <w:b/>
        </w:rPr>
        <w:t>Ольгов</w:t>
      </w:r>
      <w:r w:rsidRPr="00AD0552">
        <w:rPr>
          <w:b/>
        </w:rPr>
        <w:t>ского</w:t>
      </w:r>
      <w:r w:rsidRPr="00AD0552">
        <w:rPr>
          <w:rStyle w:val="WW-1"/>
          <w:b/>
          <w:color w:val="000000"/>
        </w:rPr>
        <w:t xml:space="preserve"> сельсовета</w:t>
      </w:r>
      <w:r w:rsidRPr="00EF2221">
        <w:rPr>
          <w:rStyle w:val="WW-1"/>
          <w:color w:val="000000"/>
        </w:rPr>
        <w:t xml:space="preserve"> </w:t>
      </w:r>
      <w:r w:rsidRPr="000E4D0C">
        <w:t xml:space="preserve"> </w:t>
      </w:r>
      <w:r>
        <w:t xml:space="preserve">является </w:t>
      </w:r>
      <w:r w:rsidRPr="00C91F87">
        <w:rPr>
          <w:b/>
        </w:rPr>
        <w:t>с.</w:t>
      </w:r>
      <w:r>
        <w:rPr>
          <w:b/>
        </w:rPr>
        <w:t>Ольговка</w:t>
      </w:r>
      <w:r w:rsidRPr="000E4D0C">
        <w:t xml:space="preserve">, </w:t>
      </w:r>
      <w:r w:rsidRPr="0025196A">
        <w:t>расположенн</w:t>
      </w:r>
      <w:r>
        <w:t>ое</w:t>
      </w:r>
      <w:r w:rsidRPr="0025196A">
        <w:t xml:space="preserve"> в </w:t>
      </w:r>
      <w:r w:rsidRPr="00E91D42">
        <w:rPr>
          <w:b/>
        </w:rPr>
        <w:t>12</w:t>
      </w:r>
      <w:r w:rsidRPr="00E91D42">
        <w:t xml:space="preserve"> км</w:t>
      </w:r>
      <w:r>
        <w:t xml:space="preserve"> от районного центра – </w:t>
      </w:r>
      <w:r>
        <w:rPr>
          <w:b/>
        </w:rPr>
        <w:t>п.Коренево</w:t>
      </w:r>
      <w:r w:rsidRPr="000E4D0C">
        <w:t>.</w:t>
      </w:r>
      <w:r>
        <w:t xml:space="preserve"> </w:t>
      </w:r>
      <w:r w:rsidRPr="0025196A">
        <w:t xml:space="preserve">Основной въезд на территорию </w:t>
      </w:r>
      <w:r>
        <w:t>сельсовета</w:t>
      </w:r>
      <w:r w:rsidRPr="0025196A">
        <w:t xml:space="preserve"> осуществляется по дороге </w:t>
      </w:r>
      <w:r>
        <w:rPr>
          <w:kern w:val="0"/>
          <w:lang w:eastAsia="ru-RU"/>
        </w:rPr>
        <w:t>регионального</w:t>
      </w:r>
      <w:r w:rsidRPr="0025196A">
        <w:rPr>
          <w:kern w:val="0"/>
          <w:lang w:eastAsia="ru-RU"/>
        </w:rPr>
        <w:t xml:space="preserve"> значения </w:t>
      </w:r>
      <w:r w:rsidRPr="00005FA6">
        <w:rPr>
          <w:rStyle w:val="WW-1"/>
        </w:rPr>
        <w:t>"</w:t>
      </w:r>
      <w:r w:rsidRPr="00005FA6">
        <w:rPr>
          <w:rStyle w:val="WW-1"/>
          <w:b/>
        </w:rPr>
        <w:t>Рыльск – Коренево - Суджа"</w:t>
      </w:r>
      <w:r>
        <w:rPr>
          <w:rStyle w:val="WW-1"/>
        </w:rPr>
        <w:t>.</w:t>
      </w:r>
    </w:p>
    <w:p w:rsidR="00CC51E9" w:rsidRDefault="00CC51E9" w:rsidP="00FD7195">
      <w:pPr>
        <w:widowControl w:val="0"/>
        <w:suppressAutoHyphens/>
        <w:spacing w:after="0" w:line="360" w:lineRule="auto"/>
        <w:ind w:firstLine="851"/>
        <w:jc w:val="both"/>
      </w:pPr>
      <w:r w:rsidRPr="000E4D0C">
        <w:t xml:space="preserve">Сложившийся планировочный каркас </w:t>
      </w:r>
      <w:r>
        <w:t xml:space="preserve">(структура) </w:t>
      </w:r>
      <w:r w:rsidRPr="000E4D0C">
        <w:t>является структурообразующей основой территориальной целостности муниципального образования. Его сохранение и развитие, имеет особое значение при решении задач эффективного использования демографического и интеллектуального потенциала,  ведения сельского хозяйства, рекреационного использования благоприятных территорий.</w:t>
      </w:r>
    </w:p>
    <w:p w:rsidR="00CC51E9" w:rsidRDefault="00CC51E9" w:rsidP="00FD7195">
      <w:pPr>
        <w:widowControl w:val="0"/>
        <w:spacing w:after="0" w:line="360" w:lineRule="auto"/>
        <w:ind w:firstLine="851"/>
        <w:jc w:val="both"/>
      </w:pPr>
      <w:r>
        <w:t>Комплексное освоение (коттеджная застройка) новых территорий должно проходить в соответствии с действующими нормами, в частности должно удовлетворяться требование СП 42.13330-2011</w:t>
      </w:r>
      <w:r w:rsidRPr="00E96A5B">
        <w:t xml:space="preserve"> </w:t>
      </w:r>
      <w:r>
        <w:t>«Градостроительство. Планировка и застройка городских и сельских поселений», представленное ниже:</w:t>
      </w:r>
    </w:p>
    <w:p w:rsidR="00CC51E9" w:rsidRPr="00F73360" w:rsidRDefault="00CC51E9" w:rsidP="00FD7195">
      <w:pPr>
        <w:pStyle w:val="Caption"/>
        <w:widowControl w:val="0"/>
        <w:spacing w:after="0"/>
        <w:rPr>
          <w:color w:val="auto"/>
          <w:kern w:val="0"/>
          <w:sz w:val="24"/>
          <w:szCs w:val="24"/>
          <w:lang w:eastAsia="ru-RU"/>
        </w:rPr>
      </w:pPr>
      <w:r w:rsidRPr="00F73360">
        <w:rPr>
          <w:color w:val="auto"/>
          <w:kern w:val="0"/>
          <w:sz w:val="24"/>
          <w:szCs w:val="24"/>
          <w:lang w:eastAsia="ru-RU"/>
        </w:rPr>
        <w:t xml:space="preserve">Таблица </w:t>
      </w:r>
      <w:r w:rsidRPr="00F73360">
        <w:rPr>
          <w:color w:val="auto"/>
          <w:kern w:val="0"/>
          <w:sz w:val="24"/>
          <w:szCs w:val="24"/>
          <w:lang w:eastAsia="ru-RU"/>
        </w:rPr>
        <w:fldChar w:fldCharType="begin"/>
      </w:r>
      <w:r w:rsidRPr="00F73360">
        <w:rPr>
          <w:color w:val="auto"/>
          <w:kern w:val="0"/>
          <w:sz w:val="24"/>
          <w:szCs w:val="24"/>
          <w:lang w:eastAsia="ru-RU"/>
        </w:rPr>
        <w:instrText xml:space="preserve"> SEQ Таблица \* ARABIC </w:instrText>
      </w:r>
      <w:r w:rsidRPr="00F73360">
        <w:rPr>
          <w:color w:val="auto"/>
          <w:kern w:val="0"/>
          <w:sz w:val="24"/>
          <w:szCs w:val="24"/>
          <w:lang w:eastAsia="ru-RU"/>
        </w:rPr>
        <w:fldChar w:fldCharType="separate"/>
      </w:r>
      <w:r>
        <w:rPr>
          <w:noProof/>
          <w:color w:val="auto"/>
          <w:kern w:val="0"/>
          <w:sz w:val="24"/>
          <w:szCs w:val="24"/>
          <w:lang w:eastAsia="ru-RU"/>
        </w:rPr>
        <w:t>2</w:t>
      </w:r>
      <w:r w:rsidRPr="00F73360">
        <w:rPr>
          <w:color w:val="auto"/>
          <w:kern w:val="0"/>
          <w:sz w:val="24"/>
          <w:szCs w:val="24"/>
          <w:lang w:eastAsia="ru-RU"/>
        </w:rPr>
        <w:fldChar w:fldCharType="end"/>
      </w:r>
      <w:r w:rsidRPr="00F73360">
        <w:rPr>
          <w:color w:val="auto"/>
          <w:kern w:val="0"/>
          <w:sz w:val="24"/>
          <w:szCs w:val="24"/>
          <w:lang w:eastAsia="ru-RU"/>
        </w:rPr>
        <w:t xml:space="preserve"> – Нормативное соотношение территорий различного функционального назначения в составе комплексной застройки</w:t>
      </w:r>
    </w:p>
    <w:p w:rsidR="00CC51E9" w:rsidRPr="00F73360" w:rsidRDefault="00CC51E9" w:rsidP="00FD7195">
      <w:pPr>
        <w:rPr>
          <w:lang w:eastAsia="ru-RU"/>
        </w:rPr>
      </w:pPr>
    </w:p>
    <w:tbl>
      <w:tblPr>
        <w:tblW w:w="935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52"/>
        <w:gridCol w:w="1843"/>
        <w:gridCol w:w="1842"/>
        <w:gridCol w:w="1701"/>
        <w:gridCol w:w="1418"/>
      </w:tblGrid>
      <w:tr w:rsidR="00CC51E9" w:rsidRPr="00BC292E" w:rsidTr="00AE1553">
        <w:trPr>
          <w:cantSplit/>
          <w:trHeight w:val="48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1E9" w:rsidRPr="00E96A5B" w:rsidRDefault="00CC51E9" w:rsidP="00AE1553">
            <w:pPr>
              <w:widowControl w:val="0"/>
              <w:tabs>
                <w:tab w:val="left" w:pos="1230"/>
              </w:tabs>
              <w:spacing w:after="0" w:line="240" w:lineRule="auto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E96A5B">
              <w:rPr>
                <w:b/>
                <w:kern w:val="0"/>
                <w:sz w:val="20"/>
                <w:szCs w:val="20"/>
                <w:lang w:eastAsia="ru-RU"/>
              </w:rPr>
              <w:t xml:space="preserve">Вид жилого     </w:t>
            </w:r>
            <w:r w:rsidRPr="00E96A5B">
              <w:rPr>
                <w:b/>
                <w:kern w:val="0"/>
                <w:sz w:val="20"/>
                <w:szCs w:val="20"/>
                <w:lang w:eastAsia="ru-RU"/>
              </w:rPr>
              <w:br/>
              <w:t>образования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1E9" w:rsidRPr="00E96A5B" w:rsidRDefault="00CC51E9" w:rsidP="00AE1553">
            <w:pPr>
              <w:widowControl w:val="0"/>
              <w:tabs>
                <w:tab w:val="left" w:pos="1230"/>
              </w:tabs>
              <w:spacing w:after="0" w:line="240" w:lineRule="auto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E96A5B">
              <w:rPr>
                <w:b/>
                <w:kern w:val="0"/>
                <w:sz w:val="20"/>
                <w:szCs w:val="20"/>
                <w:lang w:eastAsia="ru-RU"/>
              </w:rPr>
              <w:t>Участки жилой</w:t>
            </w:r>
            <w:r w:rsidRPr="00E96A5B">
              <w:rPr>
                <w:b/>
                <w:kern w:val="0"/>
                <w:sz w:val="20"/>
                <w:szCs w:val="20"/>
                <w:lang w:eastAsia="ru-RU"/>
              </w:rPr>
              <w:br/>
              <w:t>застройки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1E9" w:rsidRPr="00E96A5B" w:rsidRDefault="00CC51E9" w:rsidP="00AE1553">
            <w:pPr>
              <w:widowControl w:val="0"/>
              <w:tabs>
                <w:tab w:val="left" w:pos="1230"/>
              </w:tabs>
              <w:spacing w:after="0" w:line="240" w:lineRule="auto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E96A5B">
              <w:rPr>
                <w:b/>
                <w:kern w:val="0"/>
                <w:sz w:val="20"/>
                <w:szCs w:val="20"/>
                <w:lang w:eastAsia="ru-RU"/>
              </w:rPr>
              <w:t xml:space="preserve">Участки  </w:t>
            </w:r>
            <w:r w:rsidRPr="00E96A5B">
              <w:rPr>
                <w:b/>
                <w:kern w:val="0"/>
                <w:sz w:val="20"/>
                <w:szCs w:val="20"/>
                <w:lang w:eastAsia="ru-RU"/>
              </w:rPr>
              <w:br/>
              <w:t>общественной</w:t>
            </w:r>
            <w:r w:rsidRPr="00E96A5B">
              <w:rPr>
                <w:b/>
                <w:kern w:val="0"/>
                <w:sz w:val="20"/>
                <w:szCs w:val="20"/>
                <w:lang w:eastAsia="ru-RU"/>
              </w:rPr>
              <w:br/>
              <w:t>застройки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1E9" w:rsidRPr="00E96A5B" w:rsidRDefault="00CC51E9" w:rsidP="00AE1553">
            <w:pPr>
              <w:widowControl w:val="0"/>
              <w:tabs>
                <w:tab w:val="left" w:pos="1230"/>
              </w:tabs>
              <w:spacing w:after="0" w:line="240" w:lineRule="auto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E96A5B">
              <w:rPr>
                <w:b/>
                <w:kern w:val="0"/>
                <w:sz w:val="20"/>
                <w:szCs w:val="20"/>
                <w:lang w:eastAsia="ru-RU"/>
              </w:rPr>
              <w:t xml:space="preserve">Территории </w:t>
            </w:r>
            <w:r w:rsidRPr="00E96A5B">
              <w:rPr>
                <w:b/>
                <w:kern w:val="0"/>
                <w:sz w:val="20"/>
                <w:szCs w:val="20"/>
                <w:lang w:eastAsia="ru-RU"/>
              </w:rPr>
              <w:br/>
              <w:t xml:space="preserve">зеленых   </w:t>
            </w:r>
            <w:r w:rsidRPr="00E96A5B">
              <w:rPr>
                <w:b/>
                <w:kern w:val="0"/>
                <w:sz w:val="20"/>
                <w:szCs w:val="20"/>
                <w:lang w:eastAsia="ru-RU"/>
              </w:rPr>
              <w:br/>
              <w:t>насаждений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1E9" w:rsidRPr="00E96A5B" w:rsidRDefault="00CC51E9" w:rsidP="00AE1553">
            <w:pPr>
              <w:widowControl w:val="0"/>
              <w:tabs>
                <w:tab w:val="left" w:pos="1230"/>
              </w:tabs>
              <w:spacing w:after="0" w:line="240" w:lineRule="auto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E96A5B">
              <w:rPr>
                <w:b/>
                <w:kern w:val="0"/>
                <w:sz w:val="20"/>
                <w:szCs w:val="20"/>
                <w:lang w:eastAsia="ru-RU"/>
              </w:rPr>
              <w:t xml:space="preserve">Улицы,   </w:t>
            </w:r>
            <w:r w:rsidRPr="00E96A5B">
              <w:rPr>
                <w:b/>
                <w:kern w:val="0"/>
                <w:sz w:val="20"/>
                <w:szCs w:val="20"/>
                <w:lang w:eastAsia="ru-RU"/>
              </w:rPr>
              <w:br/>
              <w:t xml:space="preserve">проезды,  </w:t>
            </w:r>
            <w:r w:rsidRPr="00E96A5B">
              <w:rPr>
                <w:b/>
                <w:kern w:val="0"/>
                <w:sz w:val="20"/>
                <w:szCs w:val="20"/>
                <w:lang w:eastAsia="ru-RU"/>
              </w:rPr>
              <w:br/>
              <w:t>стоянки</w:t>
            </w:r>
          </w:p>
        </w:tc>
      </w:tr>
      <w:tr w:rsidR="00CC51E9" w:rsidRPr="00BC292E" w:rsidTr="00AE1553">
        <w:trPr>
          <w:cantSplit/>
          <w:trHeight w:val="36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1E9" w:rsidRPr="00E96A5B" w:rsidRDefault="00CC51E9" w:rsidP="00AE1553">
            <w:pPr>
              <w:widowControl w:val="0"/>
              <w:tabs>
                <w:tab w:val="left" w:pos="1230"/>
              </w:tabs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E96A5B">
              <w:rPr>
                <w:kern w:val="0"/>
                <w:sz w:val="20"/>
                <w:szCs w:val="20"/>
                <w:lang w:eastAsia="ru-RU"/>
              </w:rPr>
              <w:t>Комплекс</w:t>
            </w:r>
            <w:r>
              <w:rPr>
                <w:kern w:val="0"/>
                <w:sz w:val="20"/>
                <w:szCs w:val="20"/>
                <w:lang w:eastAsia="ru-RU"/>
              </w:rPr>
              <w:t>ная</w:t>
            </w:r>
            <w:r w:rsidRPr="00E96A5B">
              <w:rPr>
                <w:kern w:val="0"/>
                <w:sz w:val="20"/>
                <w:szCs w:val="20"/>
                <w:lang w:eastAsia="ru-RU"/>
              </w:rPr>
              <w:t xml:space="preserve"> коттеджн</w:t>
            </w:r>
            <w:r>
              <w:rPr>
                <w:kern w:val="0"/>
                <w:sz w:val="20"/>
                <w:szCs w:val="20"/>
                <w:lang w:eastAsia="ru-RU"/>
              </w:rPr>
              <w:t>ая</w:t>
            </w:r>
            <w:r w:rsidRPr="00E96A5B">
              <w:rPr>
                <w:kern w:val="0"/>
                <w:sz w:val="20"/>
                <w:szCs w:val="20"/>
                <w:lang w:eastAsia="ru-RU"/>
              </w:rPr>
              <w:t xml:space="preserve"> </w:t>
            </w:r>
            <w:r w:rsidRPr="00E96A5B">
              <w:rPr>
                <w:kern w:val="0"/>
                <w:sz w:val="20"/>
                <w:szCs w:val="20"/>
                <w:lang w:eastAsia="ru-RU"/>
              </w:rPr>
              <w:br/>
              <w:t>застройк</w:t>
            </w:r>
            <w:r>
              <w:rPr>
                <w:kern w:val="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1E9" w:rsidRPr="00E96A5B" w:rsidRDefault="00CC51E9" w:rsidP="00AE1553">
            <w:pPr>
              <w:widowControl w:val="0"/>
              <w:tabs>
                <w:tab w:val="left" w:pos="1230"/>
              </w:tabs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E96A5B">
              <w:rPr>
                <w:kern w:val="0"/>
                <w:sz w:val="20"/>
                <w:szCs w:val="20"/>
                <w:lang w:eastAsia="ru-RU"/>
              </w:rPr>
              <w:t>Не более 85</w:t>
            </w:r>
            <w:r>
              <w:rPr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1E9" w:rsidRPr="00E96A5B" w:rsidRDefault="00CC51E9" w:rsidP="00AE1553">
            <w:pPr>
              <w:widowControl w:val="0"/>
              <w:tabs>
                <w:tab w:val="left" w:pos="1230"/>
              </w:tabs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E96A5B">
              <w:rPr>
                <w:kern w:val="0"/>
                <w:sz w:val="20"/>
                <w:szCs w:val="20"/>
                <w:lang w:eastAsia="ru-RU"/>
              </w:rPr>
              <w:t>3,0</w:t>
            </w:r>
            <w:r>
              <w:rPr>
                <w:kern w:val="0"/>
                <w:sz w:val="20"/>
                <w:szCs w:val="20"/>
                <w:lang w:eastAsia="ru-RU"/>
              </w:rPr>
              <w:t>%</w:t>
            </w:r>
            <w:r w:rsidRPr="00E96A5B">
              <w:rPr>
                <w:kern w:val="0"/>
                <w:sz w:val="20"/>
                <w:szCs w:val="20"/>
                <w:lang w:eastAsia="ru-RU"/>
              </w:rPr>
              <w:t xml:space="preserve"> - 5,0</w:t>
            </w:r>
            <w:r>
              <w:rPr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1E9" w:rsidRPr="00E96A5B" w:rsidRDefault="00CC51E9" w:rsidP="00AE1553">
            <w:pPr>
              <w:widowControl w:val="0"/>
              <w:tabs>
                <w:tab w:val="left" w:pos="1230"/>
              </w:tabs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E96A5B">
              <w:rPr>
                <w:kern w:val="0"/>
                <w:sz w:val="20"/>
                <w:szCs w:val="20"/>
                <w:lang w:eastAsia="ru-RU"/>
              </w:rPr>
              <w:t>Не менее 3,0</w:t>
            </w:r>
            <w:r>
              <w:rPr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1E9" w:rsidRPr="00E96A5B" w:rsidRDefault="00CC51E9" w:rsidP="00AE1553">
            <w:pPr>
              <w:widowControl w:val="0"/>
              <w:tabs>
                <w:tab w:val="left" w:pos="1230"/>
              </w:tabs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E96A5B">
              <w:rPr>
                <w:kern w:val="0"/>
                <w:sz w:val="20"/>
                <w:szCs w:val="20"/>
                <w:lang w:eastAsia="ru-RU"/>
              </w:rPr>
              <w:t>5,0</w:t>
            </w:r>
            <w:r>
              <w:rPr>
                <w:kern w:val="0"/>
                <w:sz w:val="20"/>
                <w:szCs w:val="20"/>
                <w:lang w:eastAsia="ru-RU"/>
              </w:rPr>
              <w:t>%</w:t>
            </w:r>
            <w:r w:rsidRPr="00E96A5B">
              <w:rPr>
                <w:kern w:val="0"/>
                <w:sz w:val="20"/>
                <w:szCs w:val="20"/>
                <w:lang w:eastAsia="ru-RU"/>
              </w:rPr>
              <w:t xml:space="preserve"> - 7,0</w:t>
            </w:r>
            <w:r>
              <w:rPr>
                <w:kern w:val="0"/>
                <w:sz w:val="20"/>
                <w:szCs w:val="20"/>
                <w:lang w:eastAsia="ru-RU"/>
              </w:rPr>
              <w:t>%</w:t>
            </w:r>
          </w:p>
        </w:tc>
      </w:tr>
    </w:tbl>
    <w:p w:rsidR="00CC51E9" w:rsidRDefault="00CC51E9" w:rsidP="003E089D">
      <w:pPr>
        <w:spacing w:line="360" w:lineRule="auto"/>
        <w:ind w:firstLine="851"/>
        <w:jc w:val="both"/>
      </w:pPr>
    </w:p>
    <w:p w:rsidR="00CC51E9" w:rsidRDefault="00CC51E9" w:rsidP="001B6895">
      <w:pPr>
        <w:spacing w:after="0"/>
        <w:jc w:val="both"/>
        <w:rPr>
          <w:sz w:val="28"/>
          <w:szCs w:val="28"/>
        </w:rPr>
      </w:pPr>
      <w:r w:rsidRPr="001B6895">
        <w:rPr>
          <w:sz w:val="28"/>
          <w:szCs w:val="28"/>
        </w:rPr>
        <w:t xml:space="preserve">Согласно </w:t>
      </w:r>
      <w:r w:rsidRPr="001B6895">
        <w:rPr>
          <w:b/>
          <w:sz w:val="28"/>
          <w:szCs w:val="28"/>
        </w:rPr>
        <w:t>Статье 7, "Земельного кодекса РФ от 25.10.2001 №136-ФЗ (ред. от 23.07.2013)",</w:t>
      </w:r>
      <w:r w:rsidRPr="001B6895">
        <w:rPr>
          <w:sz w:val="28"/>
          <w:szCs w:val="28"/>
        </w:rPr>
        <w:t xml:space="preserve"> вся территория </w:t>
      </w:r>
      <w:r>
        <w:rPr>
          <w:b/>
          <w:sz w:val="28"/>
          <w:szCs w:val="28"/>
        </w:rPr>
        <w:t>Ольгов</w:t>
      </w:r>
      <w:r w:rsidRPr="001B6895">
        <w:rPr>
          <w:b/>
          <w:sz w:val="28"/>
          <w:szCs w:val="28"/>
        </w:rPr>
        <w:t>ского</w:t>
      </w:r>
      <w:r w:rsidRPr="001B6895">
        <w:rPr>
          <w:rStyle w:val="WW-1"/>
          <w:b/>
          <w:color w:val="000000"/>
          <w:sz w:val="28"/>
          <w:szCs w:val="28"/>
        </w:rPr>
        <w:t xml:space="preserve"> сельсовета</w:t>
      </w:r>
      <w:r w:rsidRPr="001B6895">
        <w:rPr>
          <w:rStyle w:val="WW-1"/>
          <w:color w:val="000000"/>
          <w:sz w:val="28"/>
          <w:szCs w:val="28"/>
        </w:rPr>
        <w:t xml:space="preserve"> </w:t>
      </w:r>
      <w:r w:rsidRPr="001B6895">
        <w:rPr>
          <w:sz w:val="28"/>
          <w:szCs w:val="28"/>
        </w:rPr>
        <w:t xml:space="preserve">  подразделяется по целевому назначению на  земли следующих </w:t>
      </w:r>
      <w:r w:rsidRPr="001B6895">
        <w:rPr>
          <w:b/>
          <w:sz w:val="28"/>
          <w:szCs w:val="28"/>
        </w:rPr>
        <w:t>категорий</w:t>
      </w:r>
      <w:r w:rsidRPr="001B6895">
        <w:rPr>
          <w:sz w:val="28"/>
          <w:szCs w:val="28"/>
        </w:rPr>
        <w:t>:</w:t>
      </w:r>
    </w:p>
    <w:p w:rsidR="00CC51E9" w:rsidRPr="001B6895" w:rsidRDefault="00CC51E9" w:rsidP="001B6895">
      <w:pPr>
        <w:spacing w:after="0"/>
        <w:jc w:val="both"/>
        <w:rPr>
          <w:sz w:val="28"/>
          <w:szCs w:val="28"/>
        </w:rPr>
      </w:pPr>
    </w:p>
    <w:p w:rsidR="00CC51E9" w:rsidRPr="00E41614" w:rsidRDefault="00CC51E9" w:rsidP="00A53086">
      <w:pPr>
        <w:spacing w:after="0" w:line="360" w:lineRule="auto"/>
        <w:jc w:val="both"/>
        <w:rPr>
          <w:color w:val="632423"/>
          <w:sz w:val="28"/>
          <w:szCs w:val="28"/>
        </w:rPr>
      </w:pPr>
      <w:r w:rsidRPr="00E41614">
        <w:rPr>
          <w:b/>
          <w:color w:val="632423"/>
          <w:sz w:val="28"/>
          <w:szCs w:val="28"/>
        </w:rPr>
        <w:t>1.  ЗЕМЛИ НАСЕЛЁННЫХ ПУНКТОВ</w:t>
      </w:r>
    </w:p>
    <w:p w:rsidR="00CC51E9" w:rsidRDefault="00CC51E9" w:rsidP="00AC7265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>1.Землями населенных пунктов признаются земли, используемые и предназначенные для застройки и развития населенных пунктов.</w:t>
      </w:r>
    </w:p>
    <w:p w:rsidR="00CC51E9" w:rsidRPr="00E41614" w:rsidRDefault="00CC51E9" w:rsidP="00A53086">
      <w:pPr>
        <w:spacing w:after="0" w:line="360" w:lineRule="auto"/>
        <w:jc w:val="both"/>
        <w:rPr>
          <w:color w:val="632423"/>
          <w:sz w:val="28"/>
          <w:szCs w:val="28"/>
        </w:rPr>
      </w:pPr>
      <w:r w:rsidRPr="00E41614">
        <w:rPr>
          <w:b/>
          <w:color w:val="632423"/>
          <w:sz w:val="28"/>
          <w:szCs w:val="28"/>
        </w:rPr>
        <w:t>2.  ЗЕМЛИ СЕЛЬСКОХОЗЯЙСТВЕННОГО НАЗНАЧЕНИЯ</w:t>
      </w:r>
    </w:p>
    <w:p w:rsidR="00CC51E9" w:rsidRDefault="00CC51E9" w:rsidP="00AC7265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 Землями сельскохозяйственного назначения признаются земли, </w:t>
      </w:r>
      <w:r w:rsidRPr="00F4296D">
        <w:rPr>
          <w:b/>
        </w:rPr>
        <w:t xml:space="preserve">находящиеся за границами населенного пункта </w:t>
      </w:r>
      <w:r>
        <w:t>и предоставленные для нужд сельского хозяйства, а также предназначенные для этих целей.</w:t>
      </w:r>
    </w:p>
    <w:p w:rsidR="00CC51E9" w:rsidRDefault="00CC51E9" w:rsidP="00AC7265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2. В составе земель сельскохозяйственного назначения выделяются: </w:t>
      </w:r>
      <w:r w:rsidRPr="00ED5325">
        <w:t>сельскохозяйственные угодья, земли, занятые внутрихозяйственными дорогами, коммуникациями</w:t>
      </w:r>
      <w:r w:rsidRPr="00ED5325">
        <w:rPr>
          <w:u w:val="single"/>
        </w:rPr>
        <w:t>,</w:t>
      </w:r>
      <w:r w:rsidRPr="00ED5325">
        <w:rPr>
          <w:b/>
        </w:rPr>
        <w:t xml:space="preserve"> лесными насаждениями</w:t>
      </w:r>
      <w:r>
        <w:rPr>
          <w:b/>
        </w:rPr>
        <w:t xml:space="preserve"> (лесополосы)</w:t>
      </w:r>
      <w:r w:rsidRPr="00ED5325">
        <w:rPr>
          <w:b/>
        </w:rPr>
        <w:t xml:space="preserve">, предназначенными для обеспечения защиты земель </w:t>
      </w:r>
      <w:r w:rsidRPr="00ED5325">
        <w:t xml:space="preserve">от воздействия негативных (вредных) природных, антропогенных и техногенных явлений, </w:t>
      </w:r>
      <w:r w:rsidRPr="00ED5325">
        <w:rPr>
          <w:b/>
        </w:rPr>
        <w:t>замкнутыми водными объектами</w:t>
      </w:r>
      <w:r>
        <w:rPr>
          <w:b/>
        </w:rPr>
        <w:t xml:space="preserve"> (пруды)</w:t>
      </w:r>
      <w:r w:rsidRPr="00ED5325">
        <w:rPr>
          <w:b/>
        </w:rPr>
        <w:t xml:space="preserve">, </w:t>
      </w:r>
      <w:r w:rsidRPr="00ED5325">
        <w:t>а также зданиями, строениями, сооружениями, используемыми для производства, хранения и первичной переработки сельскохозяйственной продукции. При этом к сельскохозяйственному производству относят</w:t>
      </w:r>
      <w:r w:rsidRPr="00ED5325">
        <w:rPr>
          <w:b/>
        </w:rPr>
        <w:t xml:space="preserve"> пчеловодство, звероводство, прудовое рыбоводство, северное оленеводство и другие производства.</w:t>
      </w:r>
    </w:p>
    <w:p w:rsidR="00CC51E9" w:rsidRDefault="00CC51E9" w:rsidP="006D550B">
      <w:pPr>
        <w:widowControl w:val="0"/>
        <w:autoSpaceDE w:val="0"/>
        <w:autoSpaceDN w:val="0"/>
        <w:adjustRightInd w:val="0"/>
        <w:ind w:firstLine="540"/>
        <w:jc w:val="both"/>
      </w:pPr>
      <w:r>
        <w:t>3. Сельскохозяйственные угодья - пашни, сенокосы, пастбища, залежи, земли, занятые многолетними насаждениями (садами, виноградниками и другими), - в составе земель сельскохозяйственного назначения имеют приоритет в использовании и подлежат особой охране.</w:t>
      </w:r>
    </w:p>
    <w:p w:rsidR="00CC51E9" w:rsidRPr="00E41614" w:rsidRDefault="00CC51E9" w:rsidP="00E41614">
      <w:pPr>
        <w:spacing w:after="0" w:line="240" w:lineRule="auto"/>
        <w:rPr>
          <w:b/>
          <w:color w:val="632423"/>
          <w:sz w:val="28"/>
          <w:szCs w:val="28"/>
        </w:rPr>
      </w:pPr>
      <w:r w:rsidRPr="00E41614">
        <w:rPr>
          <w:b/>
          <w:color w:val="632423"/>
          <w:sz w:val="28"/>
          <w:szCs w:val="28"/>
        </w:rPr>
        <w:t>3.  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</w:p>
    <w:p w:rsidR="00CC51E9" w:rsidRDefault="00CC51E9" w:rsidP="00E41614">
      <w:pPr>
        <w:spacing w:after="0" w:line="240" w:lineRule="auto"/>
        <w:rPr>
          <w:b/>
          <w:color w:val="632423"/>
          <w:sz w:val="32"/>
          <w:szCs w:val="32"/>
        </w:rPr>
      </w:pPr>
    </w:p>
    <w:p w:rsidR="00CC51E9" w:rsidRDefault="00CC51E9" w:rsidP="00E41614">
      <w:pPr>
        <w:spacing w:after="0" w:line="240" w:lineRule="auto"/>
      </w:pPr>
      <w:r>
        <w:t xml:space="preserve">1. Землями промышленности, энергетики, транспорта, связи, радиовещания, телевидения, информатики, землями для обеспечения космической деятельности, землями обороны, безопасности и землями иного специального назначения </w:t>
      </w:r>
      <w:r w:rsidRPr="00F4296D">
        <w:t>признаются</w:t>
      </w:r>
      <w:r>
        <w:t xml:space="preserve"> земли, которые </w:t>
      </w:r>
      <w:r w:rsidRPr="00F4296D">
        <w:rPr>
          <w:b/>
        </w:rPr>
        <w:t>расположены за границами населенных пунктов</w:t>
      </w:r>
      <w:r>
        <w:t xml:space="preserve"> и используются или предназначены для обеспечения деятельности организаций и (или) эксплуатации объектов промышленности, энергетики, транспорта, связи, радиовещания, телевидения, информатики, объектов для обеспечения космической деятельности, объектов обороны и безопасности, осуществления иных специальных задач и права на которые возникли у участников земельных отношений по основаниям, предусмотренным настоящим Кодексом, федеральными законами и законами субъектов Российской Федерации (далее - земли промышленности и иного специального назначения).</w:t>
      </w:r>
    </w:p>
    <w:p w:rsidR="00CC51E9" w:rsidRDefault="00CC51E9" w:rsidP="006A236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2. Земли промышленности и иного специального назначения в соответствии со </w:t>
      </w:r>
      <w:hyperlink w:anchor="Par511" w:history="1">
        <w:r w:rsidRPr="001C137A">
          <w:t>статьей 24</w:t>
        </w:r>
      </w:hyperlink>
      <w:r>
        <w:t xml:space="preserve"> настоящего Кодекса могут предоставляться в безвозмездное срочное пользование для сельскохозяйственного производства и иного использования.</w:t>
      </w:r>
    </w:p>
    <w:p w:rsidR="00CC51E9" w:rsidRDefault="00CC51E9" w:rsidP="001A319F">
      <w:pPr>
        <w:widowControl w:val="0"/>
        <w:autoSpaceDE w:val="0"/>
        <w:autoSpaceDN w:val="0"/>
        <w:adjustRightInd w:val="0"/>
        <w:ind w:firstLine="540"/>
        <w:jc w:val="both"/>
      </w:pPr>
      <w:r>
        <w:t>3. Земли промышленности и иного специального назначения в зависимости от характера специальных задач, для решения которых они используются или предназначены, подразделяются на:</w:t>
      </w:r>
    </w:p>
    <w:p w:rsidR="00CC51E9" w:rsidRPr="005B6F7E" w:rsidRDefault="00CC51E9" w:rsidP="001A319F">
      <w:pPr>
        <w:widowControl w:val="0"/>
        <w:autoSpaceDE w:val="0"/>
        <w:autoSpaceDN w:val="0"/>
        <w:adjustRightInd w:val="0"/>
        <w:ind w:firstLine="99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5B6F7E">
        <w:rPr>
          <w:b/>
          <w:sz w:val="28"/>
          <w:szCs w:val="28"/>
        </w:rPr>
        <w:t>1) земли промышленности:</w:t>
      </w:r>
    </w:p>
    <w:p w:rsidR="00CC51E9" w:rsidRDefault="00CC51E9" w:rsidP="00AC4185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 1. Землями промышленности признаются земли, которые используются или предназначены для обеспечения деятельности организаций и (или) эксплуатации объектов промышленности. В целях обеспечения деятельности организаций и (или) эксплуатации объектов промышленности могут предоставляться земельные участки для размещения производственных и административных зданий, строений, сооружений и обслуживающих их объектов, </w:t>
      </w:r>
      <w:r w:rsidRPr="00AC4185">
        <w:rPr>
          <w:u w:val="single"/>
        </w:rPr>
        <w:t>а также устанавливаться санитарно-защитные и иные зоны с особыми условиями использования</w:t>
      </w:r>
      <w:r>
        <w:t>.</w:t>
      </w:r>
    </w:p>
    <w:p w:rsidR="00CC51E9" w:rsidRPr="005B6F7E" w:rsidRDefault="00CC51E9" w:rsidP="001A319F">
      <w:pPr>
        <w:widowControl w:val="0"/>
        <w:autoSpaceDE w:val="0"/>
        <w:autoSpaceDN w:val="0"/>
        <w:adjustRightInd w:val="0"/>
        <w:ind w:firstLine="99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5B6F7E">
        <w:rPr>
          <w:b/>
          <w:sz w:val="28"/>
          <w:szCs w:val="28"/>
        </w:rPr>
        <w:t>2) земли энергетики:</w:t>
      </w:r>
    </w:p>
    <w:p w:rsidR="00CC51E9" w:rsidRPr="001A319F" w:rsidRDefault="00CC51E9" w:rsidP="00AC4185">
      <w:pPr>
        <w:widowControl w:val="0"/>
        <w:autoSpaceDE w:val="0"/>
        <w:autoSpaceDN w:val="0"/>
        <w:adjustRightInd w:val="0"/>
        <w:ind w:firstLine="993"/>
        <w:jc w:val="both"/>
        <w:rPr>
          <w:b/>
        </w:rPr>
      </w:pPr>
      <w:r>
        <w:t>1. Землями энергетики признаются земли, которые используются или предназначены для обеспечения деятельности организаций и (или) эксплуатации объектов энергетики.</w:t>
      </w:r>
      <w:r w:rsidRPr="00AC4185">
        <w:t xml:space="preserve"> </w:t>
      </w:r>
      <w:r>
        <w:t xml:space="preserve">Для обеспечения безопасного и безаварийного функционирования, безопасной эксплуатации объектов электроэнергетики </w:t>
      </w:r>
      <w:r w:rsidRPr="00AC4185">
        <w:rPr>
          <w:u w:val="single"/>
        </w:rPr>
        <w:t xml:space="preserve">устанавливаются охранные зоны с особыми условиями использования земельных участков </w:t>
      </w:r>
      <w:r>
        <w:t xml:space="preserve">независимо от категорий земель, в состав которых входят эти земельные участки. </w:t>
      </w:r>
    </w:p>
    <w:p w:rsidR="00CC51E9" w:rsidRPr="005B6F7E" w:rsidRDefault="00CC51E9" w:rsidP="001A319F">
      <w:pPr>
        <w:widowControl w:val="0"/>
        <w:autoSpaceDE w:val="0"/>
        <w:autoSpaceDN w:val="0"/>
        <w:adjustRightInd w:val="0"/>
        <w:ind w:firstLine="99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5B6F7E">
        <w:rPr>
          <w:b/>
          <w:sz w:val="28"/>
          <w:szCs w:val="28"/>
        </w:rPr>
        <w:t>3) земли транспорта:</w:t>
      </w:r>
    </w:p>
    <w:p w:rsidR="00CC51E9" w:rsidRDefault="00CC51E9" w:rsidP="001A319F">
      <w:pPr>
        <w:widowControl w:val="0"/>
        <w:autoSpaceDE w:val="0"/>
        <w:autoSpaceDN w:val="0"/>
        <w:adjustRightInd w:val="0"/>
        <w:ind w:firstLine="993"/>
        <w:jc w:val="both"/>
      </w:pPr>
      <w:r>
        <w:t xml:space="preserve">1. Землями транспорта признаются земли, которые используются или предназначены для обеспечения деятельности организаций и (или) эксплуатации </w:t>
      </w:r>
      <w:r w:rsidRPr="005B6F7E">
        <w:rPr>
          <w:u w:val="single"/>
        </w:rPr>
        <w:t>объектов автомобильного, морского, внутреннего водного, железнодорожного, воздушного и иных видов транспорта.</w:t>
      </w:r>
    </w:p>
    <w:p w:rsidR="00CC51E9" w:rsidRPr="005B6F7E" w:rsidRDefault="00CC51E9" w:rsidP="00DF4B26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  <w:r>
        <w:t xml:space="preserve">      </w:t>
      </w:r>
      <w:r>
        <w:rPr>
          <w:b/>
        </w:rPr>
        <w:t xml:space="preserve">1) </w:t>
      </w:r>
      <w:r w:rsidRPr="005B6F7E">
        <w:rPr>
          <w:b/>
        </w:rPr>
        <w:t xml:space="preserve">В целях обеспечения деятельности организаций и эксплуатации объектов </w:t>
      </w:r>
      <w:r w:rsidRPr="005B6F7E">
        <w:rPr>
          <w:b/>
          <w:u w:val="single"/>
        </w:rPr>
        <w:t>железнодорожного транспорта</w:t>
      </w:r>
      <w:r w:rsidRPr="005B6F7E">
        <w:rPr>
          <w:b/>
        </w:rPr>
        <w:t xml:space="preserve"> могут предоставляться земельные участки для:</w:t>
      </w:r>
    </w:p>
    <w:p w:rsidR="00CC51E9" w:rsidRDefault="00CC51E9" w:rsidP="00DF4B26">
      <w:pPr>
        <w:widowControl w:val="0"/>
        <w:autoSpaceDE w:val="0"/>
        <w:autoSpaceDN w:val="0"/>
        <w:adjustRightInd w:val="0"/>
        <w:spacing w:after="0"/>
        <w:ind w:firstLine="540"/>
        <w:jc w:val="both"/>
      </w:pPr>
      <w:r>
        <w:t>-  размещения железнодорожных путей;</w:t>
      </w:r>
    </w:p>
    <w:p w:rsidR="00CC51E9" w:rsidRDefault="00CC51E9" w:rsidP="00DF4B26">
      <w:pPr>
        <w:widowControl w:val="0"/>
        <w:autoSpaceDE w:val="0"/>
        <w:autoSpaceDN w:val="0"/>
        <w:adjustRightInd w:val="0"/>
        <w:spacing w:after="0"/>
        <w:ind w:firstLine="540"/>
        <w:jc w:val="both"/>
      </w:pPr>
      <w:r>
        <w:t>-  размещения, эксплуатации и реконструкции строений, зданий, сооружений, в том числе железнодорожных вокзалов, железнодорожных станций, а также устройств и других объектов, необходимых для эксплуатации, содержания, строительства, реконструкции, ремонта наземных и подземных зданий, строений, сооружений, устройств и других объектов железнодорожного транспорта;</w:t>
      </w:r>
    </w:p>
    <w:p w:rsidR="00CC51E9" w:rsidRDefault="00CC51E9" w:rsidP="00DF4B26">
      <w:pPr>
        <w:widowControl w:val="0"/>
        <w:autoSpaceDE w:val="0"/>
        <w:autoSpaceDN w:val="0"/>
        <w:adjustRightInd w:val="0"/>
        <w:ind w:firstLine="540"/>
        <w:jc w:val="both"/>
      </w:pPr>
      <w:r>
        <w:t>-  установления полос отвода и охранных зон железных дорог;</w:t>
      </w:r>
    </w:p>
    <w:p w:rsidR="00CC51E9" w:rsidRPr="005B6F7E" w:rsidRDefault="00CC51E9" w:rsidP="005B6F7E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  <w:r>
        <w:rPr>
          <w:b/>
        </w:rPr>
        <w:t xml:space="preserve">     2)</w:t>
      </w:r>
      <w:r w:rsidRPr="005B6F7E">
        <w:rPr>
          <w:b/>
        </w:rPr>
        <w:t xml:space="preserve"> В целях обеспечения </w:t>
      </w:r>
      <w:r w:rsidRPr="005B6F7E">
        <w:rPr>
          <w:b/>
          <w:u w:val="single"/>
        </w:rPr>
        <w:t>дорожной деятельности</w:t>
      </w:r>
      <w:r w:rsidRPr="005B6F7E">
        <w:rPr>
          <w:b/>
        </w:rPr>
        <w:t xml:space="preserve"> могут предоставляться земельные участки для:</w:t>
      </w:r>
    </w:p>
    <w:p w:rsidR="00CC51E9" w:rsidRDefault="00CC51E9" w:rsidP="00413D08">
      <w:pPr>
        <w:widowControl w:val="0"/>
        <w:autoSpaceDE w:val="0"/>
        <w:autoSpaceDN w:val="0"/>
        <w:adjustRightInd w:val="0"/>
        <w:spacing w:after="0"/>
        <w:ind w:firstLine="540"/>
        <w:jc w:val="both"/>
      </w:pPr>
      <w:r>
        <w:t>-   размещения автомобильных дорог;</w:t>
      </w:r>
    </w:p>
    <w:p w:rsidR="00CC51E9" w:rsidRDefault="00CC51E9" w:rsidP="00413D08">
      <w:pPr>
        <w:widowControl w:val="0"/>
        <w:autoSpaceDE w:val="0"/>
        <w:autoSpaceDN w:val="0"/>
        <w:adjustRightInd w:val="0"/>
        <w:spacing w:after="0"/>
        <w:ind w:firstLine="540"/>
        <w:jc w:val="both"/>
      </w:pPr>
      <w:r>
        <w:t xml:space="preserve">- размещения объектов дорожного </w:t>
      </w:r>
      <w:hyperlink r:id="rId14" w:history="1">
        <w:r w:rsidRPr="005B6F7E">
          <w:t>сервиса</w:t>
        </w:r>
      </w:hyperlink>
      <w:r w:rsidRPr="005B6F7E">
        <w:t>,</w:t>
      </w:r>
      <w:r>
        <w:t xml:space="preserve"> объектов, предназначенных для осуществления дорожной деятельности, стационарных постов органов внутренних дел;</w:t>
      </w:r>
    </w:p>
    <w:p w:rsidR="00CC51E9" w:rsidRDefault="00CC51E9" w:rsidP="00413D08">
      <w:pPr>
        <w:widowControl w:val="0"/>
        <w:autoSpaceDE w:val="0"/>
        <w:autoSpaceDN w:val="0"/>
        <w:adjustRightInd w:val="0"/>
        <w:spacing w:after="0"/>
        <w:ind w:firstLine="540"/>
        <w:jc w:val="both"/>
      </w:pPr>
      <w:r>
        <w:t>-   установления полос отвода автомобильных дорог.</w:t>
      </w:r>
    </w:p>
    <w:p w:rsidR="00CC51E9" w:rsidRDefault="00CC51E9" w:rsidP="00413D08">
      <w:pPr>
        <w:widowControl w:val="0"/>
        <w:autoSpaceDE w:val="0"/>
        <w:autoSpaceDN w:val="0"/>
        <w:adjustRightInd w:val="0"/>
        <w:spacing w:after="0"/>
        <w:ind w:firstLine="540"/>
        <w:jc w:val="both"/>
      </w:pPr>
    </w:p>
    <w:p w:rsidR="00CC51E9" w:rsidRPr="00867641" w:rsidRDefault="00CC51E9" w:rsidP="00413D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b/>
        </w:rPr>
      </w:pPr>
      <w:r>
        <w:rPr>
          <w:b/>
        </w:rPr>
        <w:t xml:space="preserve">   3)</w:t>
      </w:r>
      <w:r w:rsidRPr="00867641">
        <w:rPr>
          <w:b/>
        </w:rPr>
        <w:t xml:space="preserve"> В целях обеспечения деятельности организаций и эксплуатации объектов </w:t>
      </w:r>
      <w:r w:rsidRPr="00867641">
        <w:rPr>
          <w:b/>
          <w:u w:val="single"/>
        </w:rPr>
        <w:t>трубопроводного транспорта</w:t>
      </w:r>
      <w:r w:rsidRPr="00867641">
        <w:rPr>
          <w:b/>
        </w:rPr>
        <w:t xml:space="preserve"> могут предоставляться земельные участки для:</w:t>
      </w:r>
    </w:p>
    <w:p w:rsidR="00CC51E9" w:rsidRDefault="00CC51E9" w:rsidP="00413D08">
      <w:pPr>
        <w:widowControl w:val="0"/>
        <w:autoSpaceDE w:val="0"/>
        <w:autoSpaceDN w:val="0"/>
        <w:adjustRightInd w:val="0"/>
        <w:spacing w:after="0"/>
        <w:ind w:firstLine="540"/>
        <w:jc w:val="both"/>
      </w:pPr>
      <w:r>
        <w:t>- размещения наземных объектов системы нефтепроводов, газопроводов, иных трубопроводов;</w:t>
      </w:r>
    </w:p>
    <w:p w:rsidR="00CC51E9" w:rsidRDefault="00CC51E9" w:rsidP="00413D08">
      <w:pPr>
        <w:widowControl w:val="0"/>
        <w:autoSpaceDE w:val="0"/>
        <w:autoSpaceDN w:val="0"/>
        <w:adjustRightInd w:val="0"/>
        <w:spacing w:after="0"/>
        <w:ind w:firstLine="540"/>
        <w:jc w:val="both"/>
      </w:pPr>
      <w:r>
        <w:t xml:space="preserve">- размещения наземных объектов, необходимых для эксплуатации, содержания, строительства, реконструкции, ремонта наземных и подземных зданий, строений, сооружений, устройств и других </w:t>
      </w:r>
      <w:r w:rsidRPr="00867641">
        <w:rPr>
          <w:b/>
        </w:rPr>
        <w:t>объектов трубопроводного транспорта</w:t>
      </w:r>
      <w:r>
        <w:t>;</w:t>
      </w:r>
    </w:p>
    <w:p w:rsidR="00CC51E9" w:rsidRDefault="00CC51E9" w:rsidP="00413D08">
      <w:pPr>
        <w:widowControl w:val="0"/>
        <w:autoSpaceDE w:val="0"/>
        <w:autoSpaceDN w:val="0"/>
        <w:adjustRightInd w:val="0"/>
        <w:spacing w:after="0"/>
        <w:ind w:firstLine="540"/>
        <w:jc w:val="both"/>
      </w:pPr>
      <w:r>
        <w:t xml:space="preserve">Земельные участки, предоставленные под строительство, реконструкцию, капитальный ремонт </w:t>
      </w:r>
      <w:r w:rsidRPr="00867641">
        <w:rPr>
          <w:b/>
          <w:u w:val="single"/>
        </w:rPr>
        <w:t>объектов трубопроводного транспорта</w:t>
      </w:r>
      <w:r w:rsidRPr="00413D08">
        <w:rPr>
          <w:u w:val="single"/>
        </w:rPr>
        <w:t xml:space="preserve">, из состава земель других категорий не подлежат переводу в категорию земель транспорта </w:t>
      </w:r>
      <w:r>
        <w:t>и предоставляются на период осуществления строительства, реконструкции, капитального ремонта таких объектов. После ввода в эксплуатацию объектов трубопроводного транспорта земельные участки, предоставленные на период осуществления строительства, реконструкции, капитального ремонта таких объектов, возвращаются собственникам земельных участков. На земельные участки, где размещены подземные объекты трубопроводного транспорта, относящиеся к линейным объектам, оформление прав собственников объектов трубопроводного транспорта в порядке, установленном настоящим Кодексом, не требуется. У собственников земельных участков возникают ограничения прав в связи с установлением охранных зон таких объектов.</w:t>
      </w:r>
    </w:p>
    <w:p w:rsidR="00CC51E9" w:rsidRDefault="00CC51E9" w:rsidP="0086764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 </w:t>
      </w:r>
    </w:p>
    <w:p w:rsidR="00CC51E9" w:rsidRDefault="00CC51E9" w:rsidP="009501B9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867641">
        <w:rPr>
          <w:b/>
          <w:sz w:val="28"/>
          <w:szCs w:val="28"/>
        </w:rPr>
        <w:t>4) земли связи, радиовещания, телевидения, информатики</w:t>
      </w:r>
      <w:r>
        <w:rPr>
          <w:b/>
          <w:sz w:val="28"/>
          <w:szCs w:val="28"/>
        </w:rPr>
        <w:t>:</w:t>
      </w:r>
    </w:p>
    <w:p w:rsidR="00CC51E9" w:rsidRDefault="00CC51E9" w:rsidP="009501B9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t>1. Землями связи, радиовещания, телевидения, информатики признаются земли, которые используются или предназначены для обеспечения деятельности организаций и (или) объектов связи, радиовещания, телевидения, информатики.</w:t>
      </w:r>
    </w:p>
    <w:p w:rsidR="00CC51E9" w:rsidRDefault="00CC51E9" w:rsidP="009501B9">
      <w:pPr>
        <w:widowControl w:val="0"/>
        <w:autoSpaceDE w:val="0"/>
        <w:autoSpaceDN w:val="0"/>
        <w:adjustRightInd w:val="0"/>
        <w:ind w:firstLine="540"/>
        <w:jc w:val="both"/>
      </w:pPr>
      <w:r>
        <w:t>2. В целях обеспечения связи (кроме космической связи), радиовещания, телевидения, информатики могут предоставляться земельные участки для размещения объектов соответствующих инфраструктур, включая:</w:t>
      </w:r>
    </w:p>
    <w:p w:rsidR="00CC51E9" w:rsidRDefault="00CC51E9" w:rsidP="009501B9">
      <w:pPr>
        <w:widowControl w:val="0"/>
        <w:autoSpaceDE w:val="0"/>
        <w:autoSpaceDN w:val="0"/>
        <w:adjustRightInd w:val="0"/>
        <w:ind w:left="567" w:firstLine="540"/>
        <w:jc w:val="both"/>
      </w:pPr>
      <w:r>
        <w:t>1) эксплуатационные предприятия связи, на балансе которых находятся радиорелейные, воздушные, кабельные линии связи и соответствующие полосы отчуждения;</w:t>
      </w:r>
    </w:p>
    <w:p w:rsidR="00CC51E9" w:rsidRDefault="00CC51E9" w:rsidP="00E55890">
      <w:pPr>
        <w:widowControl w:val="0"/>
        <w:autoSpaceDE w:val="0"/>
        <w:autoSpaceDN w:val="0"/>
        <w:adjustRightInd w:val="0"/>
        <w:spacing w:after="0"/>
        <w:ind w:left="567" w:firstLine="540"/>
        <w:jc w:val="both"/>
      </w:pPr>
      <w:r>
        <w:t>2) кабельные, радиорелейные и воздушные линии связи и линии радиофикации на трассах кабельных и воздушных линий связи и радиофикации и соответствующие охранные зоны линий связи;</w:t>
      </w:r>
    </w:p>
    <w:p w:rsidR="00CC51E9" w:rsidRDefault="00CC51E9" w:rsidP="00E55890">
      <w:pPr>
        <w:widowControl w:val="0"/>
        <w:autoSpaceDE w:val="0"/>
        <w:autoSpaceDN w:val="0"/>
        <w:adjustRightInd w:val="0"/>
        <w:spacing w:after="0"/>
        <w:ind w:left="567" w:firstLine="540"/>
        <w:jc w:val="both"/>
      </w:pPr>
      <w:r>
        <w:t>3) подземные кабельные и воздушные линии связи и радиофикации и соответствующие охранные зоны линий связи;</w:t>
      </w:r>
    </w:p>
    <w:p w:rsidR="00CC51E9" w:rsidRDefault="00CC51E9" w:rsidP="00E55890">
      <w:pPr>
        <w:widowControl w:val="0"/>
        <w:autoSpaceDE w:val="0"/>
        <w:autoSpaceDN w:val="0"/>
        <w:adjustRightInd w:val="0"/>
        <w:spacing w:after="0"/>
        <w:ind w:left="567" w:firstLine="540"/>
        <w:jc w:val="both"/>
      </w:pPr>
      <w:r>
        <w:t>4) наземные и подземные необслуживаемые усилительные пункты на кабельных линиях связи и соответствующие охранные зоны;</w:t>
      </w:r>
    </w:p>
    <w:p w:rsidR="00CC51E9" w:rsidRDefault="00CC51E9" w:rsidP="00E55890">
      <w:pPr>
        <w:widowControl w:val="0"/>
        <w:autoSpaceDE w:val="0"/>
        <w:autoSpaceDN w:val="0"/>
        <w:adjustRightInd w:val="0"/>
        <w:spacing w:after="0"/>
        <w:ind w:left="567" w:firstLine="540"/>
        <w:jc w:val="both"/>
      </w:pPr>
      <w:r>
        <w:t>5) наземные сооружения и инфраструктуру спутниковой связи.</w:t>
      </w:r>
    </w:p>
    <w:p w:rsidR="00CC51E9" w:rsidRDefault="00CC51E9" w:rsidP="00E55890">
      <w:pPr>
        <w:widowControl w:val="0"/>
        <w:autoSpaceDE w:val="0"/>
        <w:autoSpaceDN w:val="0"/>
        <w:adjustRightInd w:val="0"/>
        <w:spacing w:after="0"/>
        <w:ind w:left="567" w:firstLine="540"/>
        <w:jc w:val="both"/>
      </w:pPr>
    </w:p>
    <w:p w:rsidR="00CC51E9" w:rsidRDefault="00CC51E9" w:rsidP="00E5589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</w:t>
      </w:r>
      <w:r w:rsidRPr="009501B9">
        <w:rPr>
          <w:b/>
          <w:sz w:val="28"/>
          <w:szCs w:val="28"/>
        </w:rPr>
        <w:t>) земли обороны и безопасности;</w:t>
      </w:r>
    </w:p>
    <w:p w:rsidR="00CC51E9" w:rsidRDefault="00CC51E9" w:rsidP="009501B9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t>1. Землями обороны и безопасности признаются земли, которые используются или предназначены для обеспечения деятельности Вооруженных Сил Российской Федерации, других войск, воинских формирований и органов, организаций, предприятий, учреждений, осуществляющих функции по вооруженной защите целостности и неприкосновенности территории Российской Федерации, защите и охране Государственной границы Российской Федерации, информационной безопасности, другим видам безопасности в закрытых административно-территориальных образованиях</w:t>
      </w:r>
    </w:p>
    <w:p w:rsidR="00CC51E9" w:rsidRDefault="00CC51E9" w:rsidP="003D1F00">
      <w:pPr>
        <w:widowControl w:val="0"/>
        <w:autoSpaceDE w:val="0"/>
        <w:autoSpaceDN w:val="0"/>
        <w:adjustRightInd w:val="0"/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6</w:t>
      </w:r>
      <w:r w:rsidRPr="009501B9">
        <w:rPr>
          <w:b/>
          <w:sz w:val="28"/>
          <w:szCs w:val="28"/>
        </w:rPr>
        <w:t>) земл</w:t>
      </w:r>
      <w:r>
        <w:rPr>
          <w:b/>
          <w:sz w:val="28"/>
          <w:szCs w:val="28"/>
        </w:rPr>
        <w:t>и иного специального назначения:</w:t>
      </w:r>
    </w:p>
    <w:p w:rsidR="00CC51E9" w:rsidRPr="003D1F00" w:rsidRDefault="00CC51E9" w:rsidP="003D1F0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b/>
          <w:sz w:val="28"/>
          <w:szCs w:val="28"/>
        </w:rPr>
      </w:pPr>
      <w:r>
        <w:t xml:space="preserve">1.Земли,  </w:t>
      </w:r>
      <w:r w:rsidRPr="00422286">
        <w:t>предна</w:t>
      </w:r>
      <w:r>
        <w:t>значенные для размещения</w:t>
      </w:r>
      <w:r w:rsidRPr="003B6A69">
        <w:t xml:space="preserve"> </w:t>
      </w:r>
      <w:r>
        <w:t>кладбищ, крематориев, мемориальных парков, мест захоронения животных, скотомогильников, хранения и утилизации бытовых отходов и отходов сельскохозяйственного производства, отстойников, очистных сооружений, навозохранилищ и др.</w:t>
      </w:r>
    </w:p>
    <w:p w:rsidR="00CC51E9" w:rsidRDefault="00CC51E9" w:rsidP="00833794">
      <w:pPr>
        <w:widowControl w:val="0"/>
        <w:autoSpaceDE w:val="0"/>
        <w:autoSpaceDN w:val="0"/>
        <w:adjustRightInd w:val="0"/>
        <w:spacing w:after="0"/>
        <w:jc w:val="both"/>
      </w:pPr>
    </w:p>
    <w:p w:rsidR="00CC51E9" w:rsidRPr="00103540" w:rsidRDefault="00CC51E9" w:rsidP="009D1A5D">
      <w:pPr>
        <w:widowControl w:val="0"/>
        <w:autoSpaceDE w:val="0"/>
        <w:autoSpaceDN w:val="0"/>
        <w:adjustRightInd w:val="0"/>
        <w:jc w:val="both"/>
        <w:rPr>
          <w:b/>
          <w:color w:val="632423"/>
          <w:sz w:val="28"/>
          <w:szCs w:val="28"/>
        </w:rPr>
      </w:pPr>
      <w:r w:rsidRPr="00103540">
        <w:rPr>
          <w:b/>
          <w:color w:val="632423"/>
          <w:sz w:val="28"/>
          <w:szCs w:val="28"/>
        </w:rPr>
        <w:t>4.</w:t>
      </w:r>
      <w:r>
        <w:rPr>
          <w:b/>
          <w:sz w:val="28"/>
          <w:szCs w:val="28"/>
        </w:rPr>
        <w:t xml:space="preserve"> </w:t>
      </w:r>
      <w:r w:rsidRPr="00103540">
        <w:rPr>
          <w:b/>
          <w:color w:val="632423"/>
          <w:sz w:val="28"/>
          <w:szCs w:val="28"/>
        </w:rPr>
        <w:t>ЗЕМЛИ ОСОБО ОХРАНЯЕМЫХ ТЕРРИТОРИЙ И ОБЪЕКТОВ</w:t>
      </w:r>
    </w:p>
    <w:p w:rsidR="00CC51E9" w:rsidRDefault="00CC51E9" w:rsidP="00EB108D">
      <w:pPr>
        <w:spacing w:after="0"/>
        <w:jc w:val="both"/>
      </w:pPr>
      <w:r>
        <w:rPr>
          <w:b/>
          <w:sz w:val="28"/>
          <w:szCs w:val="28"/>
        </w:rPr>
        <w:t xml:space="preserve">        </w:t>
      </w:r>
      <w:r>
        <w:t xml:space="preserve">1. К </w:t>
      </w:r>
      <w:r w:rsidRPr="00FB23BB">
        <w:rPr>
          <w:b/>
        </w:rPr>
        <w:t>землям особо охраняемых территорий</w:t>
      </w:r>
      <w:r>
        <w:rPr>
          <w:b/>
        </w:rPr>
        <w:t xml:space="preserve"> и объектов</w:t>
      </w:r>
      <w:r>
        <w:t xml:space="preserve"> относятся земли, которые имеют особое </w:t>
      </w:r>
      <w:r w:rsidRPr="00242C6E">
        <w:rPr>
          <w:u w:val="single"/>
        </w:rPr>
        <w:t>природоохранное, научное, историко-культурное, эстетическое, рекреационное, оздоровительное и иное ценное значение</w:t>
      </w:r>
      <w:r>
        <w:t>, которые изъяты в соответствии с постановлениями федеральных органов государственной власти,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режим:</w:t>
      </w:r>
    </w:p>
    <w:p w:rsidR="00CC51E9" w:rsidRDefault="00CC51E9" w:rsidP="001508BD">
      <w:pPr>
        <w:spacing w:after="0" w:line="360" w:lineRule="auto"/>
        <w:jc w:val="both"/>
      </w:pPr>
    </w:p>
    <w:p w:rsidR="00CC51E9" w:rsidRDefault="00CC51E9" w:rsidP="001508BD">
      <w:pPr>
        <w:spacing w:after="0" w:line="360" w:lineRule="auto"/>
        <w:jc w:val="both"/>
      </w:pPr>
      <w:r>
        <w:rPr>
          <w:b/>
          <w:sz w:val="28"/>
          <w:szCs w:val="28"/>
        </w:rPr>
        <w:t xml:space="preserve">                1)</w:t>
      </w:r>
      <w:r w:rsidRPr="001508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</w:t>
      </w:r>
      <w:r w:rsidRPr="001508BD">
        <w:rPr>
          <w:b/>
          <w:sz w:val="28"/>
          <w:szCs w:val="28"/>
        </w:rPr>
        <w:t xml:space="preserve">емли особо охраняемых </w:t>
      </w:r>
      <w:r>
        <w:rPr>
          <w:b/>
          <w:sz w:val="28"/>
          <w:szCs w:val="28"/>
        </w:rPr>
        <w:t xml:space="preserve">природных </w:t>
      </w:r>
      <w:r w:rsidRPr="001508BD">
        <w:rPr>
          <w:b/>
          <w:sz w:val="28"/>
          <w:szCs w:val="28"/>
        </w:rPr>
        <w:t>территорий</w:t>
      </w:r>
    </w:p>
    <w:p w:rsidR="00CC51E9" w:rsidRDefault="00CC51E9" w:rsidP="001508BD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</w:pPr>
      <w:r>
        <w:t xml:space="preserve">1) К землям особо </w:t>
      </w:r>
      <w:r w:rsidRPr="00F4296D">
        <w:rPr>
          <w:b/>
        </w:rPr>
        <w:t>охраняемых природных территорий</w:t>
      </w:r>
      <w:r>
        <w:t xml:space="preserve"> относятся земли </w:t>
      </w:r>
      <w:r w:rsidRPr="004645FE">
        <w:rPr>
          <w:u w:val="single"/>
        </w:rPr>
        <w:t>государственных природных заповедников, в том числе биосферных, государственных природных заказников, памятников природы, национальных парков, природных парков, дендрологических парков, ботанических садов, территорий традиционного природопользования коренных малочисленных народов Севера, Сибири и Дальнего Востока Российской Федерации, а также земли лечебно-оздоровительных местностей и курортов.</w:t>
      </w:r>
    </w:p>
    <w:p w:rsidR="00CC51E9" w:rsidRDefault="00CC51E9" w:rsidP="00FB23BB">
      <w:pPr>
        <w:widowControl w:val="0"/>
        <w:autoSpaceDE w:val="0"/>
        <w:autoSpaceDN w:val="0"/>
        <w:adjustRightInd w:val="0"/>
        <w:spacing w:after="0"/>
        <w:ind w:firstLine="540"/>
        <w:jc w:val="both"/>
      </w:pPr>
    </w:p>
    <w:p w:rsidR="00CC51E9" w:rsidRDefault="00CC51E9" w:rsidP="00FB23B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51408D">
        <w:rPr>
          <w:b/>
          <w:sz w:val="28"/>
          <w:szCs w:val="28"/>
        </w:rPr>
        <w:t xml:space="preserve">2) </w:t>
      </w:r>
      <w:r>
        <w:rPr>
          <w:b/>
          <w:sz w:val="28"/>
          <w:szCs w:val="28"/>
        </w:rPr>
        <w:t>земли природоохранного назначения</w:t>
      </w:r>
    </w:p>
    <w:p w:rsidR="00CC51E9" w:rsidRDefault="00CC51E9" w:rsidP="00E40067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</w:pPr>
      <w:r>
        <w:t>1. К землям природоохранного назначения относятся земли:</w:t>
      </w:r>
    </w:p>
    <w:p w:rsidR="00CC51E9" w:rsidRDefault="00CC51E9" w:rsidP="00E40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>
        <w:t>1) запретных и нерестоохранных полос;</w:t>
      </w:r>
    </w:p>
    <w:p w:rsidR="00CC51E9" w:rsidRDefault="00CC51E9" w:rsidP="00D845B8">
      <w:pPr>
        <w:widowControl w:val="0"/>
        <w:autoSpaceDE w:val="0"/>
        <w:autoSpaceDN w:val="0"/>
        <w:adjustRightInd w:val="0"/>
        <w:spacing w:after="0"/>
        <w:ind w:firstLine="540"/>
        <w:jc w:val="both"/>
      </w:pPr>
      <w:r>
        <w:t xml:space="preserve">2) занятые защитными лесами, предусмотренными лесным </w:t>
      </w:r>
      <w:hyperlink r:id="rId15" w:history="1">
        <w:r w:rsidRPr="00D845B8">
          <w:t>законодательством</w:t>
        </w:r>
      </w:hyperlink>
      <w:r>
        <w:t xml:space="preserve"> (за исключением защитных лесов, расположенных на землях лесного фонда, землях особо охраняемых территорий);</w:t>
      </w:r>
    </w:p>
    <w:p w:rsidR="00CC51E9" w:rsidRDefault="00CC51E9" w:rsidP="00D845B8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3) иные земли, выполняющие природоохранные функции </w:t>
      </w:r>
      <w:r w:rsidRPr="00B96746">
        <w:rPr>
          <w:b/>
        </w:rPr>
        <w:t>( водоохранная зона, прибрежная защитная полоса, зоны санитарной охраны питьевого водоснабжения)</w:t>
      </w:r>
      <w:r w:rsidRPr="00B96746">
        <w:t>;</w:t>
      </w:r>
    </w:p>
    <w:p w:rsidR="00CC51E9" w:rsidRDefault="00CC51E9" w:rsidP="00D845B8">
      <w:pPr>
        <w:widowControl w:val="0"/>
        <w:autoSpaceDE w:val="0"/>
        <w:autoSpaceDN w:val="0"/>
        <w:adjustRightInd w:val="0"/>
        <w:ind w:firstLine="540"/>
        <w:jc w:val="both"/>
      </w:pPr>
      <w:r>
        <w:t>4. В пределах земель природоохранного назначения вводится особый правовой режим использования земель, ограничивающий или запрещающий виды деятельности, которые несовместимы с основным назначением этих земель. Земельные участки в пределах этих земель не изымаются и не выкупаются у собственников земельных участков, землепользователей, землевладельцев и арендаторов земельных участков</w:t>
      </w:r>
    </w:p>
    <w:p w:rsidR="00CC51E9" w:rsidRDefault="00CC51E9" w:rsidP="00E40067">
      <w:pPr>
        <w:widowControl w:val="0"/>
        <w:autoSpaceDE w:val="0"/>
        <w:autoSpaceDN w:val="0"/>
        <w:adjustRightInd w:val="0"/>
        <w:spacing w:before="240" w:after="0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3) земли</w:t>
      </w:r>
      <w:r w:rsidRPr="0051408D">
        <w:rPr>
          <w:b/>
          <w:sz w:val="28"/>
          <w:szCs w:val="28"/>
        </w:rPr>
        <w:t xml:space="preserve"> рекреационного назначения;</w:t>
      </w:r>
    </w:p>
    <w:p w:rsidR="00CC51E9" w:rsidRDefault="00CC51E9" w:rsidP="00E40067">
      <w:pPr>
        <w:widowControl w:val="0"/>
        <w:autoSpaceDE w:val="0"/>
        <w:autoSpaceDN w:val="0"/>
        <w:adjustRightInd w:val="0"/>
        <w:spacing w:after="0"/>
        <w:ind w:firstLine="540"/>
        <w:jc w:val="both"/>
      </w:pPr>
      <w:r>
        <w:t>1. К землям рекреационного назначения относятся земли, предназначенные и используемые для организации отдыха, туризма, физкультурно-оздоровительной и спортивной деятельности граждан.</w:t>
      </w:r>
    </w:p>
    <w:p w:rsidR="00CC51E9" w:rsidRDefault="00CC51E9" w:rsidP="00E40067">
      <w:pPr>
        <w:widowControl w:val="0"/>
        <w:autoSpaceDE w:val="0"/>
        <w:autoSpaceDN w:val="0"/>
        <w:adjustRightInd w:val="0"/>
        <w:spacing w:after="0"/>
        <w:ind w:firstLine="540"/>
        <w:jc w:val="both"/>
      </w:pPr>
      <w:r>
        <w:t>2. В состав земель рекреационного назначения входят земельные участки, на которых находятся дома отдыха, пансионаты, кемпинги, объекты физической культуры и спорта, туристические базы, стационарные и палаточные туристско-оздоровительные лагеря, дома рыболова и охотника, детские туристические станции, туристские парки, учебно-туристические тропы, трассы, детские и спортивные лагеря, другие аналогичные объекты.</w:t>
      </w:r>
    </w:p>
    <w:p w:rsidR="00CC51E9" w:rsidRDefault="00CC51E9" w:rsidP="00E5589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3. На землях рекреационного назначения </w:t>
      </w:r>
      <w:hyperlink r:id="rId16" w:history="1">
        <w:r w:rsidRPr="00E55890">
          <w:t>запрещается</w:t>
        </w:r>
      </w:hyperlink>
      <w:r>
        <w:t xml:space="preserve"> деятельность, не соответствующая их целевому назначению.</w:t>
      </w:r>
    </w:p>
    <w:p w:rsidR="00CC51E9" w:rsidRPr="00E50463" w:rsidRDefault="00CC51E9" w:rsidP="00850DC1">
      <w:pPr>
        <w:widowControl w:val="0"/>
        <w:autoSpaceDE w:val="0"/>
        <w:autoSpaceDN w:val="0"/>
        <w:adjustRightInd w:val="0"/>
        <w:spacing w:after="0"/>
        <w:ind w:firstLine="54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4)  з</w:t>
      </w:r>
      <w:r w:rsidRPr="00E50463">
        <w:rPr>
          <w:b/>
          <w:sz w:val="28"/>
          <w:szCs w:val="28"/>
        </w:rPr>
        <w:t>емли историко-культурного назначения</w:t>
      </w:r>
    </w:p>
    <w:p w:rsidR="00CC51E9" w:rsidRDefault="00CC51E9" w:rsidP="00850DC1">
      <w:pPr>
        <w:widowControl w:val="0"/>
        <w:autoSpaceDE w:val="0"/>
        <w:autoSpaceDN w:val="0"/>
        <w:adjustRightInd w:val="0"/>
        <w:spacing w:after="0"/>
        <w:ind w:firstLine="540"/>
        <w:jc w:val="both"/>
      </w:pPr>
      <w:r>
        <w:t>1. К землям историко-культурного назначения относятся земли:</w:t>
      </w:r>
    </w:p>
    <w:p w:rsidR="00CC51E9" w:rsidRDefault="00CC51E9" w:rsidP="00850DC1">
      <w:pPr>
        <w:widowControl w:val="0"/>
        <w:autoSpaceDE w:val="0"/>
        <w:autoSpaceDN w:val="0"/>
        <w:adjustRightInd w:val="0"/>
        <w:spacing w:after="0"/>
        <w:ind w:firstLine="540"/>
        <w:jc w:val="both"/>
      </w:pPr>
      <w:r>
        <w:t>1) объектов культурного наследия народов Российской Федерации (памятников истории и культуры), в том числе объектов археологического наследия;</w:t>
      </w:r>
    </w:p>
    <w:p w:rsidR="00CC51E9" w:rsidRDefault="00CC51E9" w:rsidP="00850DC1">
      <w:pPr>
        <w:widowControl w:val="0"/>
        <w:autoSpaceDE w:val="0"/>
        <w:autoSpaceDN w:val="0"/>
        <w:adjustRightInd w:val="0"/>
        <w:spacing w:after="0"/>
        <w:ind w:firstLine="540"/>
        <w:jc w:val="both"/>
      </w:pPr>
      <w:r>
        <w:t>2) достопримечательных мест, в том числе мест бытования исторических промыслов, производств и ремесел;</w:t>
      </w:r>
    </w:p>
    <w:p w:rsidR="00CC51E9" w:rsidRDefault="00CC51E9" w:rsidP="00850DC1">
      <w:pPr>
        <w:widowControl w:val="0"/>
        <w:autoSpaceDE w:val="0"/>
        <w:autoSpaceDN w:val="0"/>
        <w:adjustRightInd w:val="0"/>
        <w:spacing w:after="0"/>
        <w:ind w:firstLine="540"/>
        <w:jc w:val="both"/>
      </w:pPr>
      <w:r>
        <w:t>3) военных и гражданских захоронений.</w:t>
      </w:r>
    </w:p>
    <w:p w:rsidR="00CC51E9" w:rsidRDefault="00CC51E9" w:rsidP="00850DC1">
      <w:pPr>
        <w:widowControl w:val="0"/>
        <w:autoSpaceDE w:val="0"/>
        <w:autoSpaceDN w:val="0"/>
        <w:adjustRightInd w:val="0"/>
        <w:spacing w:after="0"/>
        <w:ind w:firstLine="540"/>
        <w:jc w:val="both"/>
      </w:pPr>
      <w:r>
        <w:t>2. Земли историко-культурного назначения используются строго в соответствии с их целевым назначением.</w:t>
      </w:r>
    </w:p>
    <w:p w:rsidR="00CC51E9" w:rsidRDefault="00CC51E9" w:rsidP="00850DC1">
      <w:pPr>
        <w:widowControl w:val="0"/>
        <w:autoSpaceDE w:val="0"/>
        <w:autoSpaceDN w:val="0"/>
        <w:adjustRightInd w:val="0"/>
        <w:spacing w:after="0"/>
        <w:ind w:firstLine="540"/>
        <w:jc w:val="both"/>
      </w:pPr>
      <w:r>
        <w:t xml:space="preserve">Изменение целевого назначения земель историко-культурного назначения и не соответствующая их целевому назначению деятельность </w:t>
      </w:r>
      <w:hyperlink r:id="rId17" w:history="1">
        <w:r w:rsidRPr="00E55890">
          <w:t>не допускаются</w:t>
        </w:r>
      </w:hyperlink>
      <w:r w:rsidRPr="00E55890">
        <w:t>.</w:t>
      </w:r>
    </w:p>
    <w:p w:rsidR="00CC51E9" w:rsidRDefault="00CC51E9" w:rsidP="00850DC1">
      <w:pPr>
        <w:widowControl w:val="0"/>
        <w:autoSpaceDE w:val="0"/>
        <w:autoSpaceDN w:val="0"/>
        <w:adjustRightInd w:val="0"/>
        <w:spacing w:after="0"/>
        <w:ind w:firstLine="540"/>
        <w:jc w:val="both"/>
      </w:pPr>
    </w:p>
    <w:p w:rsidR="00CC51E9" w:rsidRDefault="00CC51E9" w:rsidP="00E5589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5) особо ценные з</w:t>
      </w:r>
      <w:r w:rsidRPr="00E50463">
        <w:rPr>
          <w:b/>
          <w:sz w:val="28"/>
          <w:szCs w:val="28"/>
        </w:rPr>
        <w:t xml:space="preserve">емли </w:t>
      </w:r>
    </w:p>
    <w:p w:rsidR="00CC51E9" w:rsidRDefault="00CC51E9" w:rsidP="00850DC1">
      <w:pPr>
        <w:widowControl w:val="0"/>
        <w:autoSpaceDE w:val="0"/>
        <w:autoSpaceDN w:val="0"/>
        <w:adjustRightInd w:val="0"/>
        <w:spacing w:after="0"/>
        <w:ind w:firstLine="540"/>
        <w:jc w:val="both"/>
      </w:pPr>
      <w:r>
        <w:t>1. К особо ценным землям относятся земли, в пределах которых имеются природные объекты и объекты культурного наследия, представляющие особую научную, историко-культурную ценность (типичные или редкие ландшафты, культурные ландшафты, сообщества растительных, животных организмов, редкие геологические образования, земельные участки, предназначенные для осуществления деятельности научно-исследовательских организаций).</w:t>
      </w:r>
    </w:p>
    <w:p w:rsidR="00CC51E9" w:rsidRDefault="00CC51E9" w:rsidP="00850DC1">
      <w:pPr>
        <w:widowControl w:val="0"/>
        <w:autoSpaceDE w:val="0"/>
        <w:autoSpaceDN w:val="0"/>
        <w:adjustRightInd w:val="0"/>
        <w:spacing w:after="0"/>
        <w:ind w:firstLine="540"/>
        <w:jc w:val="both"/>
      </w:pPr>
      <w:r>
        <w:t>2. На собственников таких земельных участков, землепользователей, землевладельцев и арендаторов таких земельных участков возлагаются обязанности по их сохранению.</w:t>
      </w:r>
    </w:p>
    <w:p w:rsidR="00CC51E9" w:rsidRDefault="00CC51E9" w:rsidP="00850DC1">
      <w:pPr>
        <w:widowControl w:val="0"/>
        <w:autoSpaceDE w:val="0"/>
        <w:autoSpaceDN w:val="0"/>
        <w:adjustRightInd w:val="0"/>
        <w:spacing w:after="0"/>
        <w:ind w:firstLine="540"/>
        <w:jc w:val="both"/>
      </w:pPr>
    </w:p>
    <w:p w:rsidR="00CC51E9" w:rsidRDefault="00CC51E9" w:rsidP="00850DC1">
      <w:pPr>
        <w:widowControl w:val="0"/>
        <w:autoSpaceDE w:val="0"/>
        <w:autoSpaceDN w:val="0"/>
        <w:adjustRightInd w:val="0"/>
        <w:spacing w:after="0"/>
        <w:ind w:firstLine="540"/>
        <w:jc w:val="both"/>
      </w:pPr>
    </w:p>
    <w:p w:rsidR="00CC51E9" w:rsidRPr="00850DC1" w:rsidRDefault="00CC51E9" w:rsidP="00850DC1">
      <w:pPr>
        <w:spacing w:after="0" w:line="240" w:lineRule="auto"/>
        <w:rPr>
          <w:b/>
          <w:color w:val="632423"/>
          <w:sz w:val="28"/>
          <w:szCs w:val="28"/>
        </w:rPr>
      </w:pPr>
      <w:r w:rsidRPr="00850DC1">
        <w:rPr>
          <w:b/>
          <w:color w:val="632423"/>
          <w:sz w:val="28"/>
          <w:szCs w:val="28"/>
        </w:rPr>
        <w:t xml:space="preserve">5. ЗЕМЛИ ЛЕСНОГО ФОНДА,  ЗЕМЛИ ВОДНОГО ФОНДА, И ЗЕМЛИ </w:t>
      </w:r>
      <w:r>
        <w:rPr>
          <w:b/>
          <w:color w:val="632423"/>
          <w:sz w:val="28"/>
          <w:szCs w:val="28"/>
        </w:rPr>
        <w:t xml:space="preserve">      </w:t>
      </w:r>
      <w:r w:rsidRPr="00850DC1">
        <w:rPr>
          <w:b/>
          <w:color w:val="632423"/>
          <w:sz w:val="28"/>
          <w:szCs w:val="28"/>
        </w:rPr>
        <w:t>ЗАПАСА</w:t>
      </w:r>
    </w:p>
    <w:p w:rsidR="00CC51E9" w:rsidRDefault="00CC51E9" w:rsidP="00314718">
      <w:pPr>
        <w:spacing w:after="0" w:line="360" w:lineRule="auto"/>
        <w:ind w:left="851"/>
        <w:jc w:val="both"/>
        <w:rPr>
          <w:b/>
          <w:sz w:val="28"/>
          <w:szCs w:val="28"/>
        </w:rPr>
      </w:pPr>
    </w:p>
    <w:p w:rsidR="00CC51E9" w:rsidRDefault="00CC51E9" w:rsidP="00314718">
      <w:pPr>
        <w:spacing w:after="0" w:line="360" w:lineRule="auto"/>
        <w:ind w:left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1)  з</w:t>
      </w:r>
      <w:r w:rsidRPr="00B04EFC">
        <w:rPr>
          <w:b/>
          <w:sz w:val="28"/>
          <w:szCs w:val="28"/>
        </w:rPr>
        <w:t xml:space="preserve">емли лесного фонда </w:t>
      </w:r>
    </w:p>
    <w:p w:rsidR="00CC51E9" w:rsidRDefault="00CC51E9" w:rsidP="00E5589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 К </w:t>
      </w:r>
      <w:r w:rsidRPr="004645FE">
        <w:t>землям лесного фонда относятся лесные земли (земли, покрытые лесной растительностью и не покрытые ею, но предназначенные для ее восстановления, - вырубки, гари, редины, прогалины и другие)</w:t>
      </w:r>
      <w:r>
        <w:t xml:space="preserve"> и предназначенные для ведения лесного хозяйства нелесные земли (просеки, дороги, болота и другие).</w:t>
      </w:r>
    </w:p>
    <w:p w:rsidR="00CC51E9" w:rsidRDefault="00CC51E9" w:rsidP="00314718">
      <w:pPr>
        <w:spacing w:after="0" w:line="360" w:lineRule="auto"/>
        <w:ind w:left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2)  з</w:t>
      </w:r>
      <w:r w:rsidRPr="00B04EFC">
        <w:rPr>
          <w:b/>
          <w:sz w:val="28"/>
          <w:szCs w:val="28"/>
        </w:rPr>
        <w:t>емли водного фонда</w:t>
      </w:r>
      <w:r>
        <w:rPr>
          <w:sz w:val="28"/>
          <w:szCs w:val="28"/>
        </w:rPr>
        <w:t xml:space="preserve"> </w:t>
      </w:r>
    </w:p>
    <w:p w:rsidR="00CC51E9" w:rsidRDefault="00CC51E9" w:rsidP="00E55890">
      <w:pPr>
        <w:widowControl w:val="0"/>
        <w:autoSpaceDE w:val="0"/>
        <w:autoSpaceDN w:val="0"/>
        <w:adjustRightInd w:val="0"/>
        <w:spacing w:after="0"/>
        <w:ind w:firstLine="540"/>
        <w:jc w:val="both"/>
      </w:pPr>
      <w:r>
        <w:t>1. К землям водного фонда относятся земли:</w:t>
      </w:r>
    </w:p>
    <w:p w:rsidR="00CC51E9" w:rsidRDefault="00CC51E9" w:rsidP="00E55890">
      <w:pPr>
        <w:widowControl w:val="0"/>
        <w:autoSpaceDE w:val="0"/>
        <w:autoSpaceDN w:val="0"/>
        <w:adjustRightInd w:val="0"/>
        <w:spacing w:after="0"/>
        <w:ind w:firstLine="540"/>
        <w:jc w:val="both"/>
      </w:pPr>
      <w:r>
        <w:t>1) покрытые поверхностными водами, сосредоточенными в водных объектах;</w:t>
      </w:r>
    </w:p>
    <w:p w:rsidR="00CC51E9" w:rsidRDefault="00CC51E9" w:rsidP="00E55890">
      <w:pPr>
        <w:widowControl w:val="0"/>
        <w:autoSpaceDE w:val="0"/>
        <w:autoSpaceDN w:val="0"/>
        <w:adjustRightInd w:val="0"/>
        <w:spacing w:after="0"/>
        <w:ind w:firstLine="540"/>
        <w:jc w:val="both"/>
      </w:pPr>
      <w:r>
        <w:t>2) занятые гидротехническими и иными сооружениями, расположенными на водных объектах.</w:t>
      </w:r>
    </w:p>
    <w:p w:rsidR="00CC51E9" w:rsidRDefault="00CC51E9" w:rsidP="00E55890">
      <w:pPr>
        <w:widowControl w:val="0"/>
        <w:autoSpaceDE w:val="0"/>
        <w:autoSpaceDN w:val="0"/>
        <w:adjustRightInd w:val="0"/>
        <w:spacing w:after="0"/>
        <w:ind w:firstLine="540"/>
        <w:jc w:val="both"/>
      </w:pPr>
    </w:p>
    <w:p w:rsidR="00CC51E9" w:rsidRDefault="00CC51E9" w:rsidP="00314718">
      <w:pPr>
        <w:spacing w:after="0" w:line="360" w:lineRule="auto"/>
        <w:ind w:left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3)  з</w:t>
      </w:r>
      <w:r w:rsidRPr="00B04EFC">
        <w:rPr>
          <w:b/>
          <w:sz w:val="28"/>
          <w:szCs w:val="28"/>
        </w:rPr>
        <w:t xml:space="preserve">емли запаса </w:t>
      </w:r>
    </w:p>
    <w:p w:rsidR="00CC51E9" w:rsidRDefault="00CC51E9" w:rsidP="00E55890">
      <w:pPr>
        <w:widowControl w:val="0"/>
        <w:autoSpaceDE w:val="0"/>
        <w:autoSpaceDN w:val="0"/>
        <w:adjustRightInd w:val="0"/>
        <w:ind w:firstLine="540"/>
        <w:jc w:val="both"/>
      </w:pPr>
      <w:r>
        <w:t>1. К землям запаса относятся земли, находящиеся в государственной или муниципальной собственности и не предоставленные гражданам или юридическим лицам, за исключением земель фонда перераспределения земель, формируемого в соответствии с</w:t>
      </w:r>
      <w:r w:rsidRPr="00E55890">
        <w:t xml:space="preserve">о </w:t>
      </w:r>
      <w:hyperlink w:anchor="Par1583" w:history="1">
        <w:r w:rsidRPr="00E55890">
          <w:t>статьей 80</w:t>
        </w:r>
      </w:hyperlink>
      <w:r>
        <w:t xml:space="preserve"> настоящего Кодекса.</w:t>
      </w:r>
    </w:p>
    <w:p w:rsidR="00CC51E9" w:rsidRDefault="00CC51E9" w:rsidP="00E5589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2. Использование земель запаса допускается после </w:t>
      </w:r>
      <w:hyperlink r:id="rId18" w:history="1">
        <w:r w:rsidRPr="00E55890">
          <w:t>перевода</w:t>
        </w:r>
      </w:hyperlink>
      <w:r w:rsidRPr="00E55890">
        <w:t xml:space="preserve"> </w:t>
      </w:r>
      <w:r>
        <w:t>их в другую категорию, за исключением случаев, если земли запаса включены в границы охотничьих угодий, и иных предусмотренных федеральными законами случаев.</w:t>
      </w:r>
    </w:p>
    <w:p w:rsidR="00CC51E9" w:rsidRPr="003F0992" w:rsidRDefault="00CC51E9" w:rsidP="00AB4D84">
      <w:pPr>
        <w:widowControl w:val="0"/>
        <w:suppressAutoHyphens/>
        <w:spacing w:after="0" w:line="360" w:lineRule="auto"/>
        <w:ind w:firstLine="851"/>
        <w:jc w:val="both"/>
        <w:rPr>
          <w:b/>
        </w:rPr>
      </w:pPr>
      <w:r w:rsidRPr="003F0992">
        <w:rPr>
          <w:b/>
        </w:rPr>
        <w:t>Генеральны</w:t>
      </w:r>
      <w:r>
        <w:rPr>
          <w:b/>
        </w:rPr>
        <w:t>м планом установлены размеры площадей, занимаемых</w:t>
      </w:r>
      <w:r w:rsidRPr="003F0992">
        <w:rPr>
          <w:b/>
        </w:rPr>
        <w:t xml:space="preserve"> </w:t>
      </w:r>
      <w:r>
        <w:rPr>
          <w:b/>
        </w:rPr>
        <w:t xml:space="preserve">землями по категориям </w:t>
      </w:r>
      <w:r w:rsidRPr="000C2742">
        <w:t>(на момент разработки генплана):</w:t>
      </w:r>
    </w:p>
    <w:p w:rsidR="00CC51E9" w:rsidRPr="003717D0" w:rsidRDefault="00CC51E9" w:rsidP="0072065E">
      <w:pPr>
        <w:pStyle w:val="1"/>
        <w:widowControl w:val="0"/>
        <w:numPr>
          <w:ilvl w:val="0"/>
          <w:numId w:val="8"/>
        </w:numPr>
        <w:suppressAutoHyphens/>
        <w:spacing w:after="0" w:line="360" w:lineRule="auto"/>
        <w:ind w:left="284" w:firstLine="283"/>
        <w:jc w:val="both"/>
        <w:rPr>
          <w:b/>
          <w:sz w:val="28"/>
          <w:szCs w:val="28"/>
        </w:rPr>
      </w:pPr>
      <w:r w:rsidRPr="003717D0">
        <w:rPr>
          <w:b/>
          <w:sz w:val="28"/>
          <w:szCs w:val="28"/>
        </w:rPr>
        <w:t xml:space="preserve">  земли населенных пунктов</w:t>
      </w:r>
      <w:r w:rsidRPr="003717D0">
        <w:t xml:space="preserve"> </w:t>
      </w:r>
      <w:r w:rsidRPr="003717D0">
        <w:rPr>
          <w:sz w:val="28"/>
          <w:szCs w:val="28"/>
        </w:rPr>
        <w:t xml:space="preserve"> </w:t>
      </w:r>
      <w:r w:rsidRPr="003717D0">
        <w:rPr>
          <w:b/>
          <w:sz w:val="28"/>
          <w:szCs w:val="28"/>
        </w:rPr>
        <w:t>---------------------------------------</w:t>
      </w:r>
      <w:r w:rsidRPr="003717D0">
        <w:rPr>
          <w:sz w:val="28"/>
          <w:szCs w:val="28"/>
        </w:rPr>
        <w:t xml:space="preserve"> </w:t>
      </w:r>
      <w:r w:rsidRPr="003717D0">
        <w:rPr>
          <w:b/>
          <w:sz w:val="28"/>
          <w:szCs w:val="28"/>
        </w:rPr>
        <w:t>542,0 га;</w:t>
      </w:r>
    </w:p>
    <w:p w:rsidR="00CC51E9" w:rsidRPr="003717D0" w:rsidRDefault="00CC51E9" w:rsidP="0072065E">
      <w:pPr>
        <w:pStyle w:val="1"/>
        <w:widowControl w:val="0"/>
        <w:numPr>
          <w:ilvl w:val="0"/>
          <w:numId w:val="8"/>
        </w:numPr>
        <w:suppressAutoHyphens/>
        <w:spacing w:after="0" w:line="360" w:lineRule="auto"/>
        <w:ind w:left="284" w:firstLine="283"/>
        <w:jc w:val="both"/>
        <w:rPr>
          <w:b/>
          <w:sz w:val="28"/>
          <w:szCs w:val="28"/>
        </w:rPr>
      </w:pPr>
      <w:r w:rsidRPr="003717D0">
        <w:rPr>
          <w:b/>
          <w:sz w:val="28"/>
          <w:szCs w:val="28"/>
        </w:rPr>
        <w:t xml:space="preserve">  земли сельскохозяйственного назначения -----------------</w:t>
      </w:r>
      <w:r w:rsidRPr="003717D0">
        <w:rPr>
          <w:sz w:val="28"/>
          <w:szCs w:val="28"/>
        </w:rPr>
        <w:t xml:space="preserve">  </w:t>
      </w:r>
      <w:r w:rsidRPr="003717D0">
        <w:rPr>
          <w:b/>
          <w:sz w:val="28"/>
          <w:szCs w:val="28"/>
        </w:rPr>
        <w:t>8043,0 га;</w:t>
      </w:r>
    </w:p>
    <w:p w:rsidR="00CC51E9" w:rsidRPr="003717D0" w:rsidRDefault="00CC51E9" w:rsidP="0072065E">
      <w:pPr>
        <w:pStyle w:val="1"/>
        <w:widowControl w:val="0"/>
        <w:numPr>
          <w:ilvl w:val="0"/>
          <w:numId w:val="8"/>
        </w:numPr>
        <w:suppressAutoHyphens/>
        <w:spacing w:after="0" w:line="360" w:lineRule="auto"/>
        <w:ind w:left="284" w:firstLine="283"/>
        <w:jc w:val="both"/>
        <w:rPr>
          <w:sz w:val="28"/>
          <w:szCs w:val="28"/>
        </w:rPr>
      </w:pPr>
      <w:r w:rsidRPr="003717D0">
        <w:rPr>
          <w:b/>
          <w:sz w:val="28"/>
          <w:szCs w:val="28"/>
        </w:rPr>
        <w:t xml:space="preserve">  земли промышленности, энергетики, транспорта, связи, радиовещания, телевидения, информатики, землями для обеспечения космической деятельности, землями обороны, безопасности и землями иного специального назначения</w:t>
      </w:r>
      <w:r w:rsidRPr="003717D0">
        <w:t xml:space="preserve"> </w:t>
      </w:r>
      <w:r>
        <w:t>(кладбища, крематории, мемориальные парки, скотомогильники, хранение и утилизация бытовых отходов и отходов сельскохозяйственного производства, отстойники, очистные сооружения, навозохранилища и др.)</w:t>
      </w:r>
      <w:r w:rsidRPr="000D09F2">
        <w:t xml:space="preserve"> </w:t>
      </w:r>
      <w:r w:rsidRPr="009A1C38">
        <w:t xml:space="preserve"> </w:t>
      </w:r>
      <w:r w:rsidRPr="003717D0">
        <w:rPr>
          <w:b/>
          <w:sz w:val="28"/>
          <w:szCs w:val="28"/>
        </w:rPr>
        <w:t>------</w:t>
      </w:r>
      <w:r>
        <w:rPr>
          <w:b/>
          <w:sz w:val="28"/>
          <w:szCs w:val="28"/>
        </w:rPr>
        <w:t>--------------</w:t>
      </w:r>
      <w:r w:rsidRPr="003717D0">
        <w:rPr>
          <w:b/>
          <w:sz w:val="28"/>
          <w:szCs w:val="28"/>
        </w:rPr>
        <w:t>--------------</w:t>
      </w:r>
      <w:r>
        <w:rPr>
          <w:b/>
          <w:sz w:val="28"/>
          <w:szCs w:val="28"/>
        </w:rPr>
        <w:t>--------------------</w:t>
      </w:r>
      <w:r w:rsidRPr="003717D0">
        <w:rPr>
          <w:sz w:val="28"/>
          <w:szCs w:val="28"/>
        </w:rPr>
        <w:t xml:space="preserve"> </w:t>
      </w:r>
      <w:r w:rsidRPr="003717D0">
        <w:rPr>
          <w:b/>
          <w:sz w:val="28"/>
          <w:szCs w:val="28"/>
        </w:rPr>
        <w:t>152,4 га;</w:t>
      </w:r>
    </w:p>
    <w:p w:rsidR="00CC51E9" w:rsidRPr="0044077D" w:rsidRDefault="00CC51E9" w:rsidP="008C143A">
      <w:pPr>
        <w:pStyle w:val="1"/>
        <w:widowControl w:val="0"/>
        <w:numPr>
          <w:ilvl w:val="0"/>
          <w:numId w:val="8"/>
        </w:numPr>
        <w:suppressAutoHyphens/>
        <w:spacing w:after="0"/>
        <w:ind w:left="284" w:firstLine="283"/>
        <w:jc w:val="both"/>
        <w:rPr>
          <w:sz w:val="28"/>
          <w:szCs w:val="28"/>
        </w:rPr>
      </w:pPr>
      <w:r w:rsidRPr="0044077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земли особо охраняемых природны</w:t>
      </w:r>
      <w:r w:rsidRPr="0044077D">
        <w:rPr>
          <w:b/>
          <w:sz w:val="28"/>
          <w:szCs w:val="28"/>
        </w:rPr>
        <w:t>х территорий:</w:t>
      </w:r>
    </w:p>
    <w:p w:rsidR="00CC51E9" w:rsidRPr="0044077D" w:rsidRDefault="00CC51E9" w:rsidP="004A064F">
      <w:pPr>
        <w:pStyle w:val="1"/>
        <w:widowControl w:val="0"/>
        <w:suppressAutoHyphens/>
        <w:spacing w:after="0" w:line="360" w:lineRule="auto"/>
        <w:ind w:left="567"/>
        <w:jc w:val="both"/>
        <w:rPr>
          <w:b/>
          <w:sz w:val="28"/>
          <w:szCs w:val="28"/>
        </w:rPr>
      </w:pPr>
      <w:r w:rsidRPr="0044077D">
        <w:rPr>
          <w:b/>
          <w:sz w:val="28"/>
          <w:szCs w:val="28"/>
        </w:rPr>
        <w:t xml:space="preserve">        </w:t>
      </w:r>
      <w:r w:rsidRPr="0044077D">
        <w:rPr>
          <w:b/>
          <w:sz w:val="26"/>
          <w:szCs w:val="26"/>
        </w:rPr>
        <w:t>- земли природоохранного назначения</w:t>
      </w:r>
      <w:r w:rsidRPr="0044077D">
        <w:rPr>
          <w:b/>
          <w:sz w:val="28"/>
          <w:szCs w:val="28"/>
        </w:rPr>
        <w:t xml:space="preserve">  -------------------------- </w:t>
      </w:r>
      <w:r w:rsidRPr="00056C59">
        <w:rPr>
          <w:b/>
          <w:sz w:val="28"/>
          <w:szCs w:val="28"/>
        </w:rPr>
        <w:t>00,0</w:t>
      </w:r>
      <w:r w:rsidRPr="0044077D">
        <w:rPr>
          <w:b/>
          <w:color w:val="C00000"/>
          <w:sz w:val="28"/>
          <w:szCs w:val="28"/>
        </w:rPr>
        <w:t xml:space="preserve"> </w:t>
      </w:r>
      <w:r w:rsidRPr="0044077D">
        <w:rPr>
          <w:b/>
          <w:sz w:val="28"/>
          <w:szCs w:val="28"/>
        </w:rPr>
        <w:t>га;</w:t>
      </w:r>
    </w:p>
    <w:p w:rsidR="00CC51E9" w:rsidRPr="003717D0" w:rsidRDefault="00CC51E9" w:rsidP="00093D3C">
      <w:pPr>
        <w:pStyle w:val="1"/>
        <w:widowControl w:val="0"/>
        <w:numPr>
          <w:ilvl w:val="0"/>
          <w:numId w:val="8"/>
        </w:numPr>
        <w:suppressAutoHyphens/>
        <w:spacing w:after="0" w:line="360" w:lineRule="auto"/>
        <w:ind w:left="284" w:firstLine="283"/>
        <w:jc w:val="both"/>
        <w:rPr>
          <w:b/>
          <w:sz w:val="28"/>
          <w:szCs w:val="28"/>
        </w:rPr>
      </w:pPr>
      <w:r w:rsidRPr="003717D0">
        <w:rPr>
          <w:b/>
          <w:sz w:val="28"/>
          <w:szCs w:val="28"/>
        </w:rPr>
        <w:t xml:space="preserve">  земли лесного фонда</w:t>
      </w:r>
      <w:r w:rsidRPr="003717D0">
        <w:rPr>
          <w:sz w:val="28"/>
          <w:szCs w:val="28"/>
        </w:rPr>
        <w:t xml:space="preserve"> </w:t>
      </w:r>
      <w:r w:rsidRPr="003717D0">
        <w:rPr>
          <w:b/>
          <w:sz w:val="28"/>
          <w:szCs w:val="28"/>
        </w:rPr>
        <w:t>------------------------------------------------- 407,0 га;</w:t>
      </w:r>
    </w:p>
    <w:p w:rsidR="00CC51E9" w:rsidRPr="003717D0" w:rsidRDefault="00CC51E9" w:rsidP="00093D3C">
      <w:pPr>
        <w:pStyle w:val="1"/>
        <w:widowControl w:val="0"/>
        <w:numPr>
          <w:ilvl w:val="0"/>
          <w:numId w:val="8"/>
        </w:numPr>
        <w:suppressAutoHyphens/>
        <w:spacing w:after="0" w:line="360" w:lineRule="auto"/>
        <w:ind w:left="284" w:firstLine="283"/>
        <w:jc w:val="both"/>
        <w:rPr>
          <w:b/>
          <w:sz w:val="28"/>
          <w:szCs w:val="28"/>
        </w:rPr>
      </w:pPr>
      <w:r w:rsidRPr="003717D0">
        <w:rPr>
          <w:b/>
          <w:sz w:val="28"/>
          <w:szCs w:val="28"/>
        </w:rPr>
        <w:t xml:space="preserve">  земли водного фонда ------------------------------------------------- 215,0 га;</w:t>
      </w:r>
    </w:p>
    <w:p w:rsidR="00CC51E9" w:rsidRDefault="00CC51E9" w:rsidP="00093D3C">
      <w:pPr>
        <w:pStyle w:val="1"/>
        <w:widowControl w:val="0"/>
        <w:numPr>
          <w:ilvl w:val="0"/>
          <w:numId w:val="8"/>
        </w:numPr>
        <w:suppressAutoHyphens/>
        <w:spacing w:after="0" w:line="360" w:lineRule="auto"/>
        <w:ind w:left="284" w:firstLine="283"/>
        <w:jc w:val="both"/>
        <w:rPr>
          <w:b/>
          <w:color w:val="595959"/>
          <w:sz w:val="28"/>
          <w:szCs w:val="28"/>
        </w:rPr>
      </w:pPr>
      <w:r w:rsidRPr="0044077D">
        <w:rPr>
          <w:b/>
          <w:sz w:val="28"/>
          <w:szCs w:val="28"/>
        </w:rPr>
        <w:t xml:space="preserve">  земли запаса </w:t>
      </w:r>
      <w:r w:rsidRPr="0044077D">
        <w:t xml:space="preserve">(государственная и муниципальная собственность) --- </w:t>
      </w:r>
      <w:r w:rsidRPr="00056C59">
        <w:rPr>
          <w:b/>
          <w:sz w:val="28"/>
          <w:szCs w:val="28"/>
        </w:rPr>
        <w:t>00,0</w:t>
      </w:r>
      <w:r w:rsidRPr="0044077D">
        <w:rPr>
          <w:b/>
          <w:sz w:val="28"/>
          <w:szCs w:val="28"/>
        </w:rPr>
        <w:t xml:space="preserve"> га</w:t>
      </w:r>
      <w:r w:rsidRPr="003717D0">
        <w:rPr>
          <w:b/>
          <w:color w:val="595959"/>
          <w:sz w:val="28"/>
          <w:szCs w:val="28"/>
        </w:rPr>
        <w:t>;</w:t>
      </w:r>
    </w:p>
    <w:p w:rsidR="00CC51E9" w:rsidRPr="003717D0" w:rsidRDefault="00CC51E9" w:rsidP="0044077D">
      <w:pPr>
        <w:pStyle w:val="1"/>
        <w:widowControl w:val="0"/>
        <w:suppressAutoHyphens/>
        <w:spacing w:after="0" w:line="360" w:lineRule="auto"/>
        <w:ind w:left="567"/>
        <w:jc w:val="both"/>
        <w:rPr>
          <w:b/>
          <w:color w:val="595959"/>
          <w:sz w:val="28"/>
          <w:szCs w:val="28"/>
        </w:rPr>
      </w:pPr>
    </w:p>
    <w:p w:rsidR="00CC51E9" w:rsidRDefault="00CC51E9" w:rsidP="0044077D">
      <w:pPr>
        <w:widowControl w:val="0"/>
        <w:suppressAutoHyphens/>
        <w:spacing w:after="0" w:line="240" w:lineRule="auto"/>
        <w:ind w:firstLine="993"/>
        <w:jc w:val="both"/>
      </w:pPr>
      <w:r>
        <w:rPr>
          <w:b/>
        </w:rPr>
        <w:t xml:space="preserve">     </w:t>
      </w:r>
      <w:r w:rsidRPr="0047196B">
        <w:rPr>
          <w:b/>
        </w:rPr>
        <w:t>Генеральным планом установлены размеры площадей, занима</w:t>
      </w:r>
      <w:r>
        <w:rPr>
          <w:b/>
        </w:rPr>
        <w:t>емых землями, которые переводят</w:t>
      </w:r>
      <w:r w:rsidRPr="0047196B">
        <w:rPr>
          <w:b/>
        </w:rPr>
        <w:t>ся из одной категории в другую</w:t>
      </w:r>
      <w:r w:rsidRPr="000C2742">
        <w:t>:</w:t>
      </w:r>
    </w:p>
    <w:p w:rsidR="00CC51E9" w:rsidRDefault="00CC51E9" w:rsidP="0044077D">
      <w:pPr>
        <w:widowControl w:val="0"/>
        <w:suppressAutoHyphens/>
        <w:spacing w:after="0" w:line="240" w:lineRule="auto"/>
        <w:ind w:firstLine="993"/>
        <w:jc w:val="both"/>
      </w:pPr>
    </w:p>
    <w:p w:rsidR="00CC51E9" w:rsidRDefault="00CC51E9" w:rsidP="0044077D">
      <w:pPr>
        <w:pStyle w:val="1"/>
        <w:widowControl w:val="0"/>
        <w:numPr>
          <w:ilvl w:val="0"/>
          <w:numId w:val="8"/>
        </w:numPr>
        <w:suppressAutoHyphens/>
        <w:spacing w:after="0"/>
        <w:ind w:left="284" w:firstLine="283"/>
        <w:jc w:val="both"/>
        <w:rPr>
          <w:b/>
          <w:sz w:val="28"/>
          <w:szCs w:val="28"/>
        </w:rPr>
      </w:pPr>
      <w:r w:rsidRPr="009A1C38">
        <w:rPr>
          <w:b/>
          <w:sz w:val="28"/>
          <w:szCs w:val="28"/>
        </w:rPr>
        <w:t xml:space="preserve">  земли сельскохозяйственного назначения, которые переводятся в земли населенных пунктов </w:t>
      </w:r>
      <w:r>
        <w:rPr>
          <w:b/>
          <w:sz w:val="28"/>
          <w:szCs w:val="28"/>
        </w:rPr>
        <w:t xml:space="preserve">под жилую застройку </w:t>
      </w:r>
      <w:r w:rsidRPr="009A1C38">
        <w:rPr>
          <w:b/>
          <w:sz w:val="28"/>
          <w:szCs w:val="28"/>
        </w:rPr>
        <w:t>---------------</w:t>
      </w:r>
      <w:r w:rsidRPr="009A1C38">
        <w:rPr>
          <w:sz w:val="28"/>
          <w:szCs w:val="28"/>
        </w:rPr>
        <w:t xml:space="preserve"> </w:t>
      </w:r>
      <w:r w:rsidRPr="00056C59">
        <w:rPr>
          <w:b/>
          <w:sz w:val="28"/>
          <w:szCs w:val="28"/>
        </w:rPr>
        <w:t>00,0</w:t>
      </w:r>
      <w:r w:rsidRPr="009A1C38">
        <w:rPr>
          <w:b/>
          <w:sz w:val="28"/>
          <w:szCs w:val="28"/>
        </w:rPr>
        <w:t xml:space="preserve"> га;</w:t>
      </w:r>
    </w:p>
    <w:p w:rsidR="00CC51E9" w:rsidRDefault="00CC51E9" w:rsidP="0044077D">
      <w:pPr>
        <w:pStyle w:val="1"/>
        <w:widowControl w:val="0"/>
        <w:suppressAutoHyphens/>
        <w:spacing w:after="0"/>
        <w:ind w:left="567"/>
        <w:jc w:val="both"/>
        <w:rPr>
          <w:b/>
          <w:sz w:val="28"/>
          <w:szCs w:val="28"/>
        </w:rPr>
      </w:pPr>
    </w:p>
    <w:p w:rsidR="00CC51E9" w:rsidRDefault="00CC51E9" w:rsidP="0044077D">
      <w:pPr>
        <w:pStyle w:val="1"/>
        <w:widowControl w:val="0"/>
        <w:numPr>
          <w:ilvl w:val="0"/>
          <w:numId w:val="8"/>
        </w:numPr>
        <w:suppressAutoHyphens/>
        <w:spacing w:after="0"/>
        <w:ind w:left="284" w:firstLine="283"/>
        <w:jc w:val="both"/>
        <w:rPr>
          <w:b/>
          <w:sz w:val="28"/>
          <w:szCs w:val="28"/>
        </w:rPr>
      </w:pPr>
      <w:r w:rsidRPr="009A1C38">
        <w:rPr>
          <w:b/>
          <w:sz w:val="28"/>
          <w:szCs w:val="28"/>
        </w:rPr>
        <w:t xml:space="preserve">  земли сельскохозяйственного назначения, которые переводятся в земли </w:t>
      </w:r>
      <w:r>
        <w:rPr>
          <w:b/>
          <w:sz w:val="28"/>
          <w:szCs w:val="28"/>
        </w:rPr>
        <w:t xml:space="preserve">промышленности </w:t>
      </w:r>
      <w:r w:rsidRPr="009A1C38">
        <w:rPr>
          <w:b/>
          <w:sz w:val="28"/>
          <w:szCs w:val="28"/>
        </w:rPr>
        <w:t>-------</w:t>
      </w:r>
      <w:r>
        <w:rPr>
          <w:b/>
          <w:sz w:val="28"/>
          <w:szCs w:val="28"/>
        </w:rPr>
        <w:t>---------------------------------</w:t>
      </w:r>
      <w:r w:rsidRPr="009A1C38">
        <w:rPr>
          <w:b/>
          <w:sz w:val="28"/>
          <w:szCs w:val="28"/>
        </w:rPr>
        <w:t>-----</w:t>
      </w:r>
      <w:r>
        <w:rPr>
          <w:b/>
          <w:sz w:val="28"/>
          <w:szCs w:val="28"/>
        </w:rPr>
        <w:t>--</w:t>
      </w:r>
      <w:r w:rsidRPr="009A1C38">
        <w:rPr>
          <w:b/>
          <w:sz w:val="28"/>
          <w:szCs w:val="28"/>
        </w:rPr>
        <w:t>---</w:t>
      </w:r>
      <w:r w:rsidRPr="009A1C38">
        <w:rPr>
          <w:sz w:val="28"/>
          <w:szCs w:val="28"/>
        </w:rPr>
        <w:t xml:space="preserve"> </w:t>
      </w:r>
      <w:r w:rsidRPr="00056C59">
        <w:rPr>
          <w:b/>
          <w:sz w:val="28"/>
          <w:szCs w:val="28"/>
        </w:rPr>
        <w:t xml:space="preserve">00,0 </w:t>
      </w:r>
      <w:r w:rsidRPr="009A1C38">
        <w:rPr>
          <w:b/>
          <w:sz w:val="28"/>
          <w:szCs w:val="28"/>
        </w:rPr>
        <w:t>га;</w:t>
      </w:r>
    </w:p>
    <w:p w:rsidR="00CC51E9" w:rsidRDefault="00CC51E9" w:rsidP="0044077D">
      <w:pPr>
        <w:pStyle w:val="1"/>
        <w:widowControl w:val="0"/>
        <w:suppressAutoHyphens/>
        <w:spacing w:after="0"/>
        <w:ind w:left="567"/>
        <w:jc w:val="both"/>
        <w:rPr>
          <w:b/>
          <w:sz w:val="28"/>
          <w:szCs w:val="28"/>
        </w:rPr>
      </w:pPr>
    </w:p>
    <w:p w:rsidR="00CC51E9" w:rsidRPr="00874C49" w:rsidRDefault="00CC51E9" w:rsidP="00805F4A">
      <w:pPr>
        <w:widowControl w:val="0"/>
        <w:suppressAutoHyphens/>
        <w:spacing w:after="0" w:line="360" w:lineRule="auto"/>
        <w:ind w:firstLine="851"/>
        <w:jc w:val="both"/>
        <w:rPr>
          <w:b/>
        </w:rPr>
      </w:pPr>
    </w:p>
    <w:p w:rsidR="00CC51E9" w:rsidRDefault="00CC51E9" w:rsidP="00805F4A">
      <w:pPr>
        <w:widowControl w:val="0"/>
        <w:suppressAutoHyphens/>
        <w:spacing w:after="0" w:line="360" w:lineRule="auto"/>
        <w:ind w:firstLine="851"/>
        <w:jc w:val="both"/>
      </w:pPr>
      <w:r w:rsidRPr="000E4D0C">
        <w:t xml:space="preserve">Сложившийся планировочный каркас </w:t>
      </w:r>
      <w:r>
        <w:t xml:space="preserve">(структура) </w:t>
      </w:r>
      <w:r w:rsidRPr="000E4D0C">
        <w:t>является структурообразующей основой территориальной целостности муниципального образования. Его сохранение и развитие, имеет особое значение при решении задач эффективного использования демографического и интеллектуального потенциала,  ведения сельского хозяйства, рекреационного использования благоприятных территорий.</w:t>
      </w:r>
    </w:p>
    <w:p w:rsidR="00CC51E9" w:rsidRDefault="00CC51E9" w:rsidP="00C04353">
      <w:pPr>
        <w:widowControl w:val="0"/>
        <w:spacing w:after="0" w:line="360" w:lineRule="auto"/>
        <w:ind w:firstLine="851"/>
        <w:jc w:val="both"/>
        <w:rPr>
          <w:b/>
        </w:rPr>
      </w:pPr>
      <w:r>
        <w:t xml:space="preserve">Комплексное освоение (коттеджная застройка) новых территорий должно проходить в соответствии с действующими нормами, в частности должно удовлетворяться требование </w:t>
      </w:r>
      <w:r w:rsidRPr="00710ED7">
        <w:rPr>
          <w:b/>
        </w:rPr>
        <w:t>СП 42.13330-2011 «Градостроительство. Планировка и застройка городских и сельских поселений»</w:t>
      </w:r>
      <w:r>
        <w:rPr>
          <w:b/>
        </w:rPr>
        <w:t>.</w:t>
      </w:r>
    </w:p>
    <w:p w:rsidR="00CC51E9" w:rsidRDefault="00CC51E9" w:rsidP="00C04353">
      <w:pPr>
        <w:widowControl w:val="0"/>
        <w:spacing w:after="0" w:line="360" w:lineRule="auto"/>
        <w:ind w:firstLine="851"/>
        <w:jc w:val="both"/>
        <w:rPr>
          <w:b/>
        </w:rPr>
      </w:pPr>
    </w:p>
    <w:p w:rsidR="00CC51E9" w:rsidRDefault="00CC51E9" w:rsidP="00C04353">
      <w:pPr>
        <w:pStyle w:val="Heading3"/>
        <w:keepNext w:val="0"/>
        <w:keepLines w:val="0"/>
        <w:widowControl w:val="0"/>
        <w:suppressAutoHyphens/>
        <w:spacing w:before="0" w:line="240" w:lineRule="auto"/>
        <w:ind w:left="1077"/>
        <w:jc w:val="center"/>
        <w:rPr>
          <w:rFonts w:ascii="Times New Roman" w:hAnsi="Times New Roman"/>
          <w:i/>
          <w:color w:val="17365D"/>
          <w:kern w:val="32"/>
          <w:sz w:val="32"/>
          <w:szCs w:val="32"/>
          <w:lang w:eastAsia="ru-RU"/>
        </w:rPr>
      </w:pPr>
      <w:bookmarkStart w:id="16" w:name="_Toc336507775"/>
      <w:r w:rsidRPr="00495ED1">
        <w:rPr>
          <w:rFonts w:ascii="Times New Roman" w:hAnsi="Times New Roman"/>
          <w:i/>
          <w:color w:val="17365D"/>
          <w:kern w:val="32"/>
          <w:sz w:val="32"/>
          <w:szCs w:val="32"/>
          <w:lang w:eastAsia="ru-RU"/>
        </w:rPr>
        <w:t>2.2  Мероприятия по уточнению границ</w:t>
      </w:r>
      <w:bookmarkEnd w:id="16"/>
      <w:r>
        <w:rPr>
          <w:rFonts w:ascii="Times New Roman" w:hAnsi="Times New Roman"/>
          <w:i/>
          <w:color w:val="17365D"/>
          <w:kern w:val="32"/>
          <w:sz w:val="32"/>
          <w:szCs w:val="32"/>
          <w:lang w:eastAsia="ru-RU"/>
        </w:rPr>
        <w:t xml:space="preserve"> населенных     пунктов</w:t>
      </w:r>
    </w:p>
    <w:p w:rsidR="00CC51E9" w:rsidRPr="008A3313" w:rsidRDefault="00CC51E9" w:rsidP="00710ED7">
      <w:pPr>
        <w:spacing w:after="100"/>
        <w:rPr>
          <w:lang w:eastAsia="ru-RU"/>
        </w:rPr>
      </w:pPr>
    </w:p>
    <w:p w:rsidR="00CC51E9" w:rsidRPr="00116471" w:rsidRDefault="00CC51E9" w:rsidP="00710ED7">
      <w:pPr>
        <w:spacing w:after="100"/>
        <w:ind w:firstLine="709"/>
        <w:jc w:val="both"/>
        <w:rPr>
          <w:color w:val="FF0000"/>
          <w:lang w:eastAsia="ru-RU"/>
        </w:rPr>
      </w:pPr>
      <w:r w:rsidRPr="008348A5">
        <w:rPr>
          <w:bCs/>
          <w:color w:val="000000"/>
        </w:rPr>
        <w:t xml:space="preserve">Генеральным планом </w:t>
      </w:r>
      <w:r w:rsidRPr="008348A5">
        <w:t>на 1-</w:t>
      </w:r>
      <w:r>
        <w:t>ю очередь строительства (до 2021</w:t>
      </w:r>
      <w:r w:rsidRPr="008348A5">
        <w:t>г.)</w:t>
      </w:r>
      <w:r w:rsidRPr="006872F7">
        <w:rPr>
          <w:b/>
          <w:i/>
          <w:sz w:val="28"/>
          <w:szCs w:val="28"/>
        </w:rPr>
        <w:t xml:space="preserve">  </w:t>
      </w:r>
      <w:r>
        <w:rPr>
          <w:bCs/>
          <w:color w:val="000000"/>
        </w:rPr>
        <w:t xml:space="preserve"> не предусмотрены мероприятия</w:t>
      </w:r>
      <w:r w:rsidRPr="008348A5">
        <w:rPr>
          <w:bCs/>
          <w:color w:val="000000"/>
        </w:rPr>
        <w:t xml:space="preserve"> по изме</w:t>
      </w:r>
      <w:r>
        <w:rPr>
          <w:bCs/>
          <w:color w:val="000000"/>
        </w:rPr>
        <w:t>нению границ населенных пунктов</w:t>
      </w:r>
      <w:r w:rsidRPr="00D36C59">
        <w:rPr>
          <w:rFonts w:cs="Arial"/>
          <w:b/>
          <w:color w:val="FF0000"/>
          <w:kern w:val="1"/>
        </w:rPr>
        <w:t xml:space="preserve"> </w:t>
      </w:r>
      <w:r>
        <w:rPr>
          <w:bCs/>
          <w:color w:val="000000"/>
        </w:rPr>
        <w:t>с последующим  изменением</w:t>
      </w:r>
      <w:r w:rsidRPr="008348A5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 </w:t>
      </w:r>
      <w:r w:rsidRPr="008348A5">
        <w:rPr>
          <w:bCs/>
          <w:color w:val="000000"/>
        </w:rPr>
        <w:t xml:space="preserve">баланса земель. </w:t>
      </w:r>
    </w:p>
    <w:p w:rsidR="00CC51E9" w:rsidRPr="00B356EE" w:rsidRDefault="00CC51E9" w:rsidP="00805F4A">
      <w:pPr>
        <w:widowControl w:val="0"/>
        <w:suppressAutoHyphens/>
        <w:spacing w:after="0" w:line="360" w:lineRule="auto"/>
        <w:jc w:val="both"/>
      </w:pPr>
    </w:p>
    <w:p w:rsidR="00CC51E9" w:rsidRDefault="00CC51E9" w:rsidP="003266A9">
      <w:pPr>
        <w:pStyle w:val="Heading3"/>
        <w:keepNext w:val="0"/>
        <w:keepLines w:val="0"/>
        <w:widowControl w:val="0"/>
        <w:suppressAutoHyphens/>
        <w:spacing w:before="0" w:line="240" w:lineRule="auto"/>
        <w:ind w:left="1077"/>
        <w:rPr>
          <w:rFonts w:ascii="Times New Roman" w:hAnsi="Times New Roman"/>
          <w:i/>
          <w:color w:val="17365D"/>
          <w:kern w:val="32"/>
          <w:sz w:val="32"/>
          <w:szCs w:val="32"/>
          <w:lang w:eastAsia="ru-RU"/>
        </w:rPr>
      </w:pPr>
      <w:bookmarkStart w:id="17" w:name="_Toc336507776"/>
    </w:p>
    <w:p w:rsidR="00CC51E9" w:rsidRDefault="00CC51E9" w:rsidP="003266A9">
      <w:pPr>
        <w:pStyle w:val="Heading3"/>
        <w:keepNext w:val="0"/>
        <w:keepLines w:val="0"/>
        <w:widowControl w:val="0"/>
        <w:suppressAutoHyphens/>
        <w:spacing w:before="0" w:line="240" w:lineRule="auto"/>
        <w:ind w:left="1077"/>
        <w:rPr>
          <w:rFonts w:ascii="Times New Roman" w:hAnsi="Times New Roman"/>
          <w:i/>
          <w:color w:val="17365D"/>
          <w:kern w:val="32"/>
          <w:sz w:val="32"/>
          <w:szCs w:val="32"/>
          <w:lang w:eastAsia="ru-RU"/>
        </w:rPr>
      </w:pPr>
      <w:r w:rsidRPr="00495ED1">
        <w:rPr>
          <w:rFonts w:ascii="Times New Roman" w:hAnsi="Times New Roman"/>
          <w:i/>
          <w:color w:val="17365D"/>
          <w:kern w:val="32"/>
          <w:sz w:val="32"/>
          <w:szCs w:val="32"/>
          <w:lang w:eastAsia="ru-RU"/>
        </w:rPr>
        <w:t>2.3  Мероприятия по развитию и преобразованию функциональной структуры использования территории</w:t>
      </w:r>
      <w:bookmarkEnd w:id="17"/>
    </w:p>
    <w:p w:rsidR="00CC51E9" w:rsidRPr="00644667" w:rsidRDefault="00CC51E9" w:rsidP="00644667">
      <w:pPr>
        <w:rPr>
          <w:lang w:eastAsia="ru-RU"/>
        </w:rPr>
      </w:pPr>
    </w:p>
    <w:p w:rsidR="00CC51E9" w:rsidRPr="00C723E2" w:rsidRDefault="00CC51E9" w:rsidP="00785DC3">
      <w:pPr>
        <w:spacing w:line="340" w:lineRule="exact"/>
        <w:ind w:firstLine="709"/>
        <w:jc w:val="both"/>
        <w:rPr>
          <w:iCs/>
          <w:spacing w:val="-3"/>
          <w:kern w:val="1"/>
          <w:shd w:val="clear" w:color="auto" w:fill="FFFFFF"/>
        </w:rPr>
      </w:pPr>
      <w:r>
        <w:rPr>
          <w:iCs/>
          <w:spacing w:val="-3"/>
          <w:kern w:val="1"/>
          <w:shd w:val="clear" w:color="auto" w:fill="FFFFFF"/>
        </w:rPr>
        <w:t>Функциональное з</w:t>
      </w:r>
      <w:r w:rsidRPr="00C723E2">
        <w:rPr>
          <w:iCs/>
          <w:spacing w:val="-3"/>
          <w:kern w:val="1"/>
          <w:shd w:val="clear" w:color="auto" w:fill="FFFFFF"/>
        </w:rPr>
        <w:t xml:space="preserve">онирование территории </w:t>
      </w:r>
      <w:r>
        <w:rPr>
          <w:iCs/>
          <w:spacing w:val="-3"/>
          <w:kern w:val="1"/>
          <w:shd w:val="clear" w:color="auto" w:fill="FFFFFF"/>
        </w:rPr>
        <w:t xml:space="preserve">населённых пунктов </w:t>
      </w:r>
      <w:r>
        <w:rPr>
          <w:rFonts w:eastAsia="Arial Unicode MS"/>
          <w:b/>
          <w:iCs/>
          <w:spacing w:val="-10"/>
          <w:kern w:val="1"/>
          <w:shd w:val="clear" w:color="auto" w:fill="FFFFFF"/>
        </w:rPr>
        <w:t>Ольгов</w:t>
      </w:r>
      <w:r w:rsidRPr="00474128">
        <w:rPr>
          <w:rFonts w:eastAsia="Arial Unicode MS"/>
          <w:b/>
          <w:iCs/>
          <w:spacing w:val="-10"/>
          <w:kern w:val="1"/>
          <w:shd w:val="clear" w:color="auto" w:fill="FFFFFF"/>
        </w:rPr>
        <w:t>ского</w:t>
      </w:r>
      <w:r w:rsidRPr="00474128">
        <w:rPr>
          <w:rFonts w:eastAsia="Arial Unicode MS"/>
          <w:b/>
          <w:bCs/>
          <w:iCs/>
          <w:spacing w:val="-10"/>
          <w:kern w:val="1"/>
          <w:shd w:val="clear" w:color="auto" w:fill="FFFFFF"/>
        </w:rPr>
        <w:t xml:space="preserve"> </w:t>
      </w:r>
      <w:r w:rsidRPr="00474128">
        <w:rPr>
          <w:b/>
          <w:iCs/>
          <w:spacing w:val="-3"/>
          <w:kern w:val="1"/>
          <w:shd w:val="clear" w:color="auto" w:fill="FFFFFF"/>
        </w:rPr>
        <w:t>сельсовета</w:t>
      </w:r>
      <w:r w:rsidRPr="00C723E2">
        <w:rPr>
          <w:iCs/>
          <w:spacing w:val="-3"/>
          <w:kern w:val="1"/>
          <w:shd w:val="clear" w:color="auto" w:fill="FFFFFF"/>
        </w:rPr>
        <w:t xml:space="preserve"> произведено в соответствии с общей территориальной структурой производства и расселения, природно-экологического каркаса сельского поселения, характером размещения и режимом особо охраняемых природных территорий и т.д.</w:t>
      </w:r>
    </w:p>
    <w:p w:rsidR="00CC51E9" w:rsidRPr="00C723E2" w:rsidRDefault="00CC51E9" w:rsidP="00785DC3">
      <w:pPr>
        <w:spacing w:line="340" w:lineRule="exact"/>
        <w:ind w:firstLine="709"/>
        <w:jc w:val="both"/>
        <w:rPr>
          <w:iCs/>
          <w:spacing w:val="-3"/>
          <w:kern w:val="1"/>
          <w:shd w:val="clear" w:color="auto" w:fill="FFFFFF"/>
        </w:rPr>
      </w:pPr>
      <w:r w:rsidRPr="00C723E2">
        <w:rPr>
          <w:iCs/>
          <w:spacing w:val="-3"/>
          <w:kern w:val="1"/>
          <w:shd w:val="clear" w:color="auto" w:fill="FFFFFF"/>
        </w:rPr>
        <w:t xml:space="preserve">В результате функционального зонирования вся проектируемая территория </w:t>
      </w:r>
      <w:r>
        <w:rPr>
          <w:iCs/>
          <w:spacing w:val="-3"/>
          <w:kern w:val="1"/>
          <w:shd w:val="clear" w:color="auto" w:fill="FFFFFF"/>
        </w:rPr>
        <w:t>населенных пунктов</w:t>
      </w:r>
      <w:r w:rsidRPr="00C723E2">
        <w:rPr>
          <w:iCs/>
          <w:spacing w:val="-3"/>
          <w:kern w:val="1"/>
          <w:shd w:val="clear" w:color="auto" w:fill="FFFFFF"/>
        </w:rPr>
        <w:t xml:space="preserve"> делится на функциональные зоны с рекомендуемыми для них различными видами и режимами хозяйственного использовании. Генеральным планом определены количество и номенклатура функциональных зон</w:t>
      </w:r>
      <w:r w:rsidRPr="00710ED7">
        <w:rPr>
          <w:iCs/>
          <w:spacing w:val="-3"/>
          <w:kern w:val="1"/>
          <w:shd w:val="clear" w:color="auto" w:fill="FFFFFF"/>
        </w:rPr>
        <w:t xml:space="preserve"> </w:t>
      </w:r>
      <w:r>
        <w:rPr>
          <w:iCs/>
          <w:spacing w:val="-3"/>
          <w:kern w:val="1"/>
          <w:shd w:val="clear" w:color="auto" w:fill="FFFFFF"/>
        </w:rPr>
        <w:t>населенных пунктов</w:t>
      </w:r>
      <w:r w:rsidRPr="00C723E2">
        <w:rPr>
          <w:iCs/>
          <w:spacing w:val="-3"/>
          <w:kern w:val="1"/>
          <w:shd w:val="clear" w:color="auto" w:fill="FFFFFF"/>
        </w:rPr>
        <w:t xml:space="preserve">. Величина функциональных зон проектом установлена на основе результатов комплексной оценки территории и анализа социально экономической ситуации в </w:t>
      </w:r>
      <w:r>
        <w:rPr>
          <w:rFonts w:eastAsia="Arial Unicode MS"/>
          <w:b/>
          <w:iCs/>
          <w:spacing w:val="-10"/>
          <w:kern w:val="1"/>
          <w:shd w:val="clear" w:color="auto" w:fill="FFFFFF"/>
        </w:rPr>
        <w:t>Ольгов</w:t>
      </w:r>
      <w:r w:rsidRPr="00474128">
        <w:rPr>
          <w:rFonts w:eastAsia="Arial Unicode MS"/>
          <w:b/>
          <w:iCs/>
          <w:spacing w:val="-10"/>
          <w:kern w:val="1"/>
          <w:shd w:val="clear" w:color="auto" w:fill="FFFFFF"/>
        </w:rPr>
        <w:t>ском</w:t>
      </w:r>
      <w:r w:rsidRPr="00474128">
        <w:rPr>
          <w:b/>
          <w:iCs/>
          <w:spacing w:val="-3"/>
          <w:kern w:val="1"/>
          <w:shd w:val="clear" w:color="auto" w:fill="FFFFFF"/>
        </w:rPr>
        <w:t xml:space="preserve"> сельсовете.</w:t>
      </w:r>
      <w:r w:rsidRPr="00C723E2">
        <w:rPr>
          <w:iCs/>
          <w:spacing w:val="-3"/>
          <w:kern w:val="1"/>
          <w:shd w:val="clear" w:color="auto" w:fill="FFFFFF"/>
        </w:rPr>
        <w:t xml:space="preserve"> </w:t>
      </w:r>
    </w:p>
    <w:p w:rsidR="00CC51E9" w:rsidRDefault="00CC51E9" w:rsidP="00785DC3">
      <w:pPr>
        <w:spacing w:line="340" w:lineRule="exact"/>
        <w:ind w:firstLine="709"/>
        <w:jc w:val="both"/>
        <w:rPr>
          <w:b/>
        </w:rPr>
      </w:pPr>
      <w:r>
        <w:t>Функциональное зонирование территорий населённых пунктов</w:t>
      </w:r>
      <w:r>
        <w:rPr>
          <w:rFonts w:eastAsia="Arial Unicode MS"/>
          <w:b/>
          <w:iCs/>
          <w:spacing w:val="-10"/>
          <w:kern w:val="1"/>
          <w:shd w:val="clear" w:color="auto" w:fill="FFFFFF"/>
        </w:rPr>
        <w:t xml:space="preserve"> Ольгов</w:t>
      </w:r>
      <w:r w:rsidRPr="00474128">
        <w:rPr>
          <w:rFonts w:eastAsia="Arial Unicode MS"/>
          <w:b/>
          <w:iCs/>
          <w:spacing w:val="-10"/>
          <w:kern w:val="1"/>
          <w:shd w:val="clear" w:color="auto" w:fill="FFFFFF"/>
        </w:rPr>
        <w:t>ского</w:t>
      </w:r>
      <w:r w:rsidRPr="00474128">
        <w:rPr>
          <w:b/>
        </w:rPr>
        <w:t xml:space="preserve"> сельсовета</w:t>
      </w:r>
      <w:r w:rsidRPr="000C1657">
        <w:t xml:space="preserve"> разработа</w:t>
      </w:r>
      <w:r>
        <w:t>но</w:t>
      </w:r>
      <w:r w:rsidRPr="000C1657">
        <w:t xml:space="preserve"> в соответствии с</w:t>
      </w:r>
      <w:r w:rsidRPr="00D14BB0">
        <w:rPr>
          <w:b/>
        </w:rPr>
        <w:t xml:space="preserve"> Градостроительным кодексом Россий</w:t>
      </w:r>
      <w:r>
        <w:rPr>
          <w:b/>
        </w:rPr>
        <w:t>ской Федерации</w:t>
      </w:r>
      <w:r w:rsidRPr="00D14BB0">
        <w:rPr>
          <w:b/>
        </w:rPr>
        <w:t xml:space="preserve"> </w:t>
      </w:r>
      <w:r w:rsidRPr="003640F5">
        <w:t xml:space="preserve">и </w:t>
      </w:r>
      <w:r w:rsidRPr="00D14BB0">
        <w:rPr>
          <w:b/>
        </w:rPr>
        <w:t>Региональных нормативов градостроительного проектирования Курской области</w:t>
      </w:r>
      <w:r>
        <w:rPr>
          <w:b/>
        </w:rPr>
        <w:t xml:space="preserve"> </w:t>
      </w:r>
      <w:r w:rsidRPr="0049257C">
        <w:rPr>
          <w:b/>
        </w:rPr>
        <w:t xml:space="preserve">утвержденные постановлением Администрации Курской области </w:t>
      </w:r>
      <w:r>
        <w:rPr>
          <w:b/>
        </w:rPr>
        <w:t xml:space="preserve">от </w:t>
      </w:r>
      <w:r w:rsidRPr="0049257C">
        <w:rPr>
          <w:b/>
        </w:rPr>
        <w:t>15.11.2011 г. № 577-па</w:t>
      </w:r>
      <w:r w:rsidRPr="00D14BB0">
        <w:rPr>
          <w:b/>
        </w:rPr>
        <w:t xml:space="preserve"> </w:t>
      </w:r>
      <w:r>
        <w:rPr>
          <w:b/>
        </w:rPr>
        <w:t>(</w:t>
      </w:r>
      <w:r w:rsidRPr="003640F5">
        <w:t>в редакции от 25 сентября 2012г.  № 261-4-РС</w:t>
      </w:r>
      <w:r>
        <w:rPr>
          <w:b/>
        </w:rPr>
        <w:t>).</w:t>
      </w:r>
    </w:p>
    <w:p w:rsidR="00CC51E9" w:rsidRPr="00D14BB0" w:rsidRDefault="00CC51E9" w:rsidP="00785DC3">
      <w:pPr>
        <w:spacing w:line="340" w:lineRule="exact"/>
        <w:ind w:firstLine="709"/>
        <w:jc w:val="both"/>
        <w:rPr>
          <w:b/>
        </w:rPr>
      </w:pPr>
      <w:r w:rsidRPr="00D14BB0">
        <w:rPr>
          <w:b/>
        </w:rPr>
        <w:t>При разработке учтены требования Земельного кодекса РФ, Федерального закона «О приватизации государственного и муниципального имущества» и других правовых и нормативных актов РФ и Курской области.</w:t>
      </w:r>
    </w:p>
    <w:p w:rsidR="00CC51E9" w:rsidRPr="000C1657" w:rsidRDefault="00CC51E9" w:rsidP="00785DC3">
      <w:pPr>
        <w:spacing w:line="340" w:lineRule="exact"/>
        <w:ind w:firstLine="709"/>
        <w:jc w:val="both"/>
      </w:pPr>
      <w:r>
        <w:t>Функциональное зонирование</w:t>
      </w:r>
      <w:r w:rsidRPr="000C1657">
        <w:t xml:space="preserve"> территории</w:t>
      </w:r>
      <w:r>
        <w:t>,</w:t>
      </w:r>
      <w:r w:rsidRPr="000C1657">
        <w:t xml:space="preserve"> с учетом ограничений на ее использование</w:t>
      </w:r>
      <w:r>
        <w:t>,</w:t>
      </w:r>
      <w:r w:rsidRPr="000C1657">
        <w:t xml:space="preserve"> показаны зоны различного функционального назначения и их границы. Границы зон определены с учетом красных линий, естественных границ природных объектов, границ земельных участков.</w:t>
      </w:r>
    </w:p>
    <w:p w:rsidR="00CC51E9" w:rsidRPr="000C1657" w:rsidRDefault="00CC51E9" w:rsidP="00785DC3">
      <w:pPr>
        <w:spacing w:after="0"/>
        <w:jc w:val="both"/>
      </w:pPr>
      <w:r w:rsidRPr="007D6765">
        <w:rPr>
          <w:u w:val="single"/>
        </w:rPr>
        <w:t>Территории общего пользования, занятые площадями, улицами, проездами, дорогами, набережными, скверами, бульварами, водоемами и другими объектами,</w:t>
      </w:r>
      <w:r w:rsidRPr="000C1657">
        <w:t xml:space="preserve"> входят в состав различных функциональных зон и отдельно не выделяются.</w:t>
      </w:r>
    </w:p>
    <w:p w:rsidR="00CC51E9" w:rsidRDefault="00CC51E9" w:rsidP="00785DC3">
      <w:pPr>
        <w:spacing w:line="340" w:lineRule="exact"/>
        <w:ind w:firstLine="709"/>
        <w:jc w:val="both"/>
      </w:pPr>
      <w:r w:rsidRPr="000C1657">
        <w:t>Территории социально-необ</w:t>
      </w:r>
      <w:r>
        <w:t>ходимых объектов (детские сады,</w:t>
      </w:r>
      <w:r w:rsidRPr="000C1657">
        <w:t xml:space="preserve"> школы</w:t>
      </w:r>
      <w:r>
        <w:t>, магазины, ФАПы, аптеки и др.</w:t>
      </w:r>
      <w:r w:rsidRPr="000C1657">
        <w:t>) входят в состав жилых зон.</w:t>
      </w:r>
    </w:p>
    <w:p w:rsidR="00CC51E9" w:rsidRDefault="00CC51E9" w:rsidP="00785DC3">
      <w:pPr>
        <w:widowControl w:val="0"/>
        <w:suppressAutoHyphens/>
        <w:spacing w:after="0"/>
        <w:ind w:firstLine="709"/>
        <w:jc w:val="both"/>
      </w:pPr>
      <w:r>
        <w:t xml:space="preserve">Обозначение и название </w:t>
      </w:r>
      <w:r w:rsidRPr="003640F5">
        <w:rPr>
          <w:u w:val="single"/>
        </w:rPr>
        <w:t>функциональных и территориальных зон</w:t>
      </w:r>
      <w:r>
        <w:t xml:space="preserve"> принято в соответствии с</w:t>
      </w:r>
    </w:p>
    <w:p w:rsidR="00CC51E9" w:rsidRPr="00D14BB0" w:rsidRDefault="00CC51E9" w:rsidP="00785DC3">
      <w:pPr>
        <w:jc w:val="both"/>
        <w:rPr>
          <w:b/>
          <w:bCs/>
        </w:rPr>
      </w:pPr>
      <w:r>
        <w:rPr>
          <w:b/>
        </w:rPr>
        <w:t>Приложением</w:t>
      </w:r>
      <w:r w:rsidRPr="00D14BB0">
        <w:rPr>
          <w:b/>
        </w:rPr>
        <w:t xml:space="preserve"> к приказу Министерства регионального развития Российской Федерации от 30 января 2012 г. № 19</w:t>
      </w:r>
      <w:r>
        <w:rPr>
          <w:b/>
        </w:rPr>
        <w:t xml:space="preserve"> "</w:t>
      </w:r>
      <w:r w:rsidRPr="00D14BB0">
        <w:rPr>
          <w:b/>
        </w:rPr>
        <w:t xml:space="preserve">Требования </w:t>
      </w:r>
      <w:r w:rsidRPr="00D14BB0">
        <w:rPr>
          <w:b/>
          <w:bCs/>
        </w:rPr>
        <w:t>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</w:t>
      </w:r>
      <w:r>
        <w:rPr>
          <w:b/>
          <w:bCs/>
        </w:rPr>
        <w:t>."</w:t>
      </w:r>
    </w:p>
    <w:p w:rsidR="00CC51E9" w:rsidRDefault="00CC51E9" w:rsidP="00C44157">
      <w:pPr>
        <w:widowControl w:val="0"/>
        <w:suppressAutoHyphens/>
        <w:spacing w:after="0"/>
        <w:ind w:firstLine="851"/>
        <w:jc w:val="both"/>
      </w:pPr>
      <w:r>
        <w:t xml:space="preserve">Генеральным планом </w:t>
      </w:r>
      <w:r>
        <w:rPr>
          <w:b/>
        </w:rPr>
        <w:t>Ольгов</w:t>
      </w:r>
      <w:r w:rsidRPr="00AD0552">
        <w:rPr>
          <w:b/>
        </w:rPr>
        <w:t>ского</w:t>
      </w:r>
      <w:r w:rsidRPr="00AD0552">
        <w:rPr>
          <w:rStyle w:val="WW-1"/>
          <w:b/>
          <w:color w:val="000000"/>
        </w:rPr>
        <w:t xml:space="preserve"> сельсовета</w:t>
      </w:r>
      <w:r w:rsidRPr="00EF2221">
        <w:rPr>
          <w:rStyle w:val="WW-1"/>
          <w:color w:val="000000"/>
        </w:rPr>
        <w:t xml:space="preserve"> </w:t>
      </w:r>
      <w:r w:rsidRPr="000E4D0C">
        <w:t xml:space="preserve"> </w:t>
      </w:r>
      <w:r>
        <w:t xml:space="preserve"> устанавливается следующий перечень </w:t>
      </w:r>
      <w:r w:rsidRPr="00BE2528">
        <w:rPr>
          <w:b/>
          <w:u w:val="single"/>
        </w:rPr>
        <w:t>функциональных зон населённых пунктов</w:t>
      </w:r>
      <w:r>
        <w:t xml:space="preserve"> и параметров их планируемого развития (по видам):</w:t>
      </w:r>
    </w:p>
    <w:p w:rsidR="00CC51E9" w:rsidRDefault="00CC51E9" w:rsidP="00C44157">
      <w:pPr>
        <w:widowControl w:val="0"/>
        <w:suppressAutoHyphens/>
        <w:spacing w:after="0"/>
        <w:ind w:firstLine="851"/>
        <w:jc w:val="both"/>
      </w:pPr>
    </w:p>
    <w:p w:rsidR="00CC51E9" w:rsidRDefault="00CC51E9" w:rsidP="00C44157">
      <w:pPr>
        <w:widowControl w:val="0"/>
        <w:suppressAutoHyphens/>
        <w:spacing w:after="0"/>
        <w:ind w:firstLine="851"/>
        <w:jc w:val="both"/>
        <w:rPr>
          <w:b/>
          <w:color w:val="17365D"/>
          <w:sz w:val="28"/>
          <w:szCs w:val="28"/>
          <w:u w:val="single"/>
        </w:rPr>
      </w:pPr>
      <w:r w:rsidRPr="00AB30A9">
        <w:rPr>
          <w:b/>
          <w:color w:val="17365D"/>
          <w:sz w:val="28"/>
          <w:szCs w:val="28"/>
          <w:u w:val="single"/>
        </w:rPr>
        <w:t>Жилая зона - ( Ж )</w:t>
      </w:r>
    </w:p>
    <w:p w:rsidR="00CC51E9" w:rsidRDefault="00CC51E9" w:rsidP="0075229B">
      <w:pPr>
        <w:widowControl w:val="0"/>
        <w:suppressAutoHyphens/>
        <w:spacing w:after="0"/>
        <w:ind w:firstLine="851"/>
        <w:jc w:val="both"/>
      </w:pPr>
      <w:r>
        <w:t>Территория жилой зоны п</w:t>
      </w:r>
      <w:r w:rsidRPr="00422286">
        <w:t xml:space="preserve">редназначена для застройки </w:t>
      </w:r>
      <w:r>
        <w:t xml:space="preserve">жилыми домами малой </w:t>
      </w:r>
      <w:r w:rsidRPr="00422286">
        <w:t xml:space="preserve"> этажности</w:t>
      </w:r>
      <w:r>
        <w:t xml:space="preserve">: </w:t>
      </w:r>
      <w:r w:rsidRPr="005C1A2D">
        <w:rPr>
          <w:b/>
        </w:rPr>
        <w:t>индивидуальными жилыми домами</w:t>
      </w:r>
      <w:r>
        <w:rPr>
          <w:b/>
        </w:rPr>
        <w:t xml:space="preserve"> одноквартирными </w:t>
      </w:r>
      <w:r>
        <w:t>(</w:t>
      </w:r>
      <w:r w:rsidRPr="0075229B">
        <w:rPr>
          <w:b/>
        </w:rPr>
        <w:t>до 3-х этажей</w:t>
      </w:r>
      <w:r>
        <w:t xml:space="preserve">) </w:t>
      </w:r>
      <w:r w:rsidRPr="004A14F5">
        <w:t>с при</w:t>
      </w:r>
      <w:r>
        <w:t xml:space="preserve"> </w:t>
      </w:r>
      <w:r w:rsidRPr="004A14F5">
        <w:t>квартирными участками</w:t>
      </w:r>
      <w:r>
        <w:t>,</w:t>
      </w:r>
      <w:r w:rsidRPr="004A14F5">
        <w:t xml:space="preserve"> </w:t>
      </w:r>
      <w:r w:rsidRPr="005C1A2D">
        <w:rPr>
          <w:b/>
        </w:rPr>
        <w:t>индивидуальными жилыми домами</w:t>
      </w:r>
      <w:r>
        <w:rPr>
          <w:b/>
        </w:rPr>
        <w:t xml:space="preserve"> блокированными двухквартирными и многоквартирными </w:t>
      </w:r>
      <w:r>
        <w:t>(</w:t>
      </w:r>
      <w:r w:rsidRPr="0075229B">
        <w:rPr>
          <w:b/>
        </w:rPr>
        <w:t>до 3-х этажей</w:t>
      </w:r>
      <w:r>
        <w:t xml:space="preserve">) </w:t>
      </w:r>
      <w:r w:rsidRPr="004A14F5">
        <w:t>с при</w:t>
      </w:r>
      <w:r>
        <w:t xml:space="preserve"> </w:t>
      </w:r>
      <w:r w:rsidRPr="004A14F5">
        <w:t>квартирными участками</w:t>
      </w:r>
      <w:r>
        <w:t xml:space="preserve">, </w:t>
      </w:r>
      <w:r w:rsidRPr="0075229B">
        <w:rPr>
          <w:b/>
        </w:rPr>
        <w:t xml:space="preserve"> жилыми домами многоквартирными блокированными, секционного типа </w:t>
      </w:r>
      <w:r>
        <w:t>(</w:t>
      </w:r>
      <w:r w:rsidRPr="0075229B">
        <w:rPr>
          <w:b/>
        </w:rPr>
        <w:t xml:space="preserve">до </w:t>
      </w:r>
      <w:r>
        <w:rPr>
          <w:b/>
        </w:rPr>
        <w:t>4</w:t>
      </w:r>
      <w:r w:rsidRPr="0075229B">
        <w:rPr>
          <w:b/>
        </w:rPr>
        <w:t>-х этажей</w:t>
      </w:r>
      <w:r>
        <w:t>)</w:t>
      </w:r>
      <w:r w:rsidRPr="0075229B">
        <w:t xml:space="preserve"> </w:t>
      </w:r>
      <w:r w:rsidRPr="004A14F5">
        <w:t>с при</w:t>
      </w:r>
      <w:r>
        <w:t xml:space="preserve"> </w:t>
      </w:r>
      <w:r w:rsidRPr="004A14F5">
        <w:t>квартирными участками</w:t>
      </w:r>
      <w:r>
        <w:t>.</w:t>
      </w:r>
    </w:p>
    <w:p w:rsidR="00CC51E9" w:rsidRDefault="00CC51E9" w:rsidP="0075229B">
      <w:pPr>
        <w:widowControl w:val="0"/>
        <w:suppressAutoHyphens/>
        <w:spacing w:after="0"/>
        <w:ind w:firstLine="851"/>
        <w:jc w:val="both"/>
      </w:pPr>
      <w:r>
        <w:t xml:space="preserve">   </w:t>
      </w:r>
      <w:r w:rsidRPr="0049217A">
        <w:t>В жилой зоне допускается размещение отдельно стоящих, встроенных или пристроенных объектов социального и коммунально-бытового обслуживания населения, объектов здравоохранения, объектов дошкольного, начального общего и среднего (полного) общего образования, культовых зданий, стоянок автомобильного транспорта,</w:t>
      </w:r>
      <w:r>
        <w:t xml:space="preserve"> </w:t>
      </w:r>
      <w:r w:rsidRPr="0049217A">
        <w:t>гаражей, промышленных,</w:t>
      </w:r>
      <w:r w:rsidRPr="00422286">
        <w:t xml:space="preserve"> коммунальных и складских объектов, для которых не требуется установление санитарно-защитных зон и деятельность которых не оказывает вредное воздействие на окружающую среду (шум, вибрация, магнитные поля, радиационное воздействие, загрязнение почв, воздуха, воды и иные вредные воздействия).</w:t>
      </w:r>
      <w:r>
        <w:t xml:space="preserve"> В состав жилых зон могут включаться также территории, предназначенные для ведения садоводства и дачного хозяйства.</w:t>
      </w:r>
    </w:p>
    <w:p w:rsidR="00CC51E9" w:rsidRDefault="00CC51E9" w:rsidP="0075229B">
      <w:pPr>
        <w:widowControl w:val="0"/>
        <w:suppressAutoHyphens/>
        <w:spacing w:after="0"/>
        <w:ind w:firstLine="851"/>
        <w:jc w:val="both"/>
      </w:pPr>
    </w:p>
    <w:p w:rsidR="00CC51E9" w:rsidRDefault="00CC51E9" w:rsidP="006548B3">
      <w:pPr>
        <w:spacing w:after="0" w:line="340" w:lineRule="exact"/>
        <w:ind w:firstLine="709"/>
        <w:jc w:val="both"/>
        <w:rPr>
          <w:b/>
          <w:i/>
          <w:sz w:val="28"/>
          <w:szCs w:val="28"/>
        </w:rPr>
      </w:pPr>
    </w:p>
    <w:p w:rsidR="00CC51E9" w:rsidRPr="002B235D" w:rsidRDefault="00CC51E9" w:rsidP="006548B3">
      <w:pPr>
        <w:spacing w:after="0" w:line="340" w:lineRule="exact"/>
        <w:ind w:firstLine="709"/>
        <w:jc w:val="both"/>
        <w:rPr>
          <w:b/>
          <w:i/>
          <w:sz w:val="28"/>
          <w:szCs w:val="28"/>
        </w:rPr>
      </w:pPr>
      <w:r w:rsidRPr="002B235D">
        <w:rPr>
          <w:b/>
          <w:i/>
          <w:sz w:val="28"/>
          <w:szCs w:val="28"/>
        </w:rPr>
        <w:t>Жилая зона делится на территориальные зоны:</w:t>
      </w:r>
    </w:p>
    <w:p w:rsidR="00CC51E9" w:rsidRPr="00C87F76" w:rsidRDefault="00CC51E9" w:rsidP="006548B3">
      <w:pPr>
        <w:spacing w:after="0" w:line="340" w:lineRule="exact"/>
        <w:ind w:firstLine="709"/>
        <w:jc w:val="both"/>
        <w:rPr>
          <w:b/>
        </w:rPr>
      </w:pPr>
    </w:p>
    <w:p w:rsidR="00CC51E9" w:rsidRPr="00867B77" w:rsidRDefault="00CC51E9" w:rsidP="006548B3">
      <w:pPr>
        <w:widowControl w:val="0"/>
        <w:suppressAutoHyphens/>
        <w:spacing w:after="0"/>
        <w:ind w:firstLine="851"/>
        <w:jc w:val="both"/>
        <w:rPr>
          <w:u w:val="single"/>
        </w:rPr>
      </w:pPr>
      <w:r w:rsidRPr="00006FF0">
        <w:rPr>
          <w:b/>
          <w:u w:val="single"/>
        </w:rPr>
        <w:t xml:space="preserve">Ж-1 </w:t>
      </w:r>
      <w:r>
        <w:rPr>
          <w:b/>
          <w:u w:val="single"/>
        </w:rPr>
        <w:t xml:space="preserve">– Зона застройки </w:t>
      </w:r>
      <w:r w:rsidRPr="00006FF0">
        <w:rPr>
          <w:b/>
          <w:u w:val="single"/>
        </w:rPr>
        <w:t xml:space="preserve"> индивидуальными жилыми домами одноквартирными </w:t>
      </w:r>
      <w:r w:rsidRPr="00006FF0">
        <w:rPr>
          <w:u w:val="single"/>
        </w:rPr>
        <w:t>(</w:t>
      </w:r>
      <w:r w:rsidRPr="00006FF0">
        <w:rPr>
          <w:b/>
          <w:u w:val="single"/>
        </w:rPr>
        <w:t>до 3-х этажей</w:t>
      </w:r>
      <w:r w:rsidRPr="00006FF0">
        <w:rPr>
          <w:u w:val="single"/>
        </w:rPr>
        <w:t>) с при</w:t>
      </w:r>
      <w:r>
        <w:rPr>
          <w:u w:val="single"/>
        </w:rPr>
        <w:t xml:space="preserve"> </w:t>
      </w:r>
      <w:r w:rsidRPr="00006FF0">
        <w:rPr>
          <w:u w:val="single"/>
        </w:rPr>
        <w:t>квартирными участками</w:t>
      </w:r>
      <w:r w:rsidRPr="00006FF0">
        <w:rPr>
          <w:b/>
        </w:rPr>
        <w:t xml:space="preserve"> </w:t>
      </w:r>
      <w:r w:rsidRPr="00006FF0">
        <w:t>:</w:t>
      </w:r>
    </w:p>
    <w:p w:rsidR="00CC51E9" w:rsidRPr="00B302BF" w:rsidRDefault="00CC51E9" w:rsidP="006548B3">
      <w:pPr>
        <w:spacing w:line="340" w:lineRule="exact"/>
        <w:ind w:firstLine="709"/>
        <w:jc w:val="both"/>
        <w:rPr>
          <w:u w:val="single"/>
        </w:rPr>
      </w:pPr>
      <w:r>
        <w:t>Территория зоны п</w:t>
      </w:r>
      <w:r w:rsidRPr="00422286">
        <w:t xml:space="preserve">редназначена для формирования жилых районов низкой плотности застройки – отдельно стоящих жилых домов усадебного типа </w:t>
      </w:r>
      <w:r>
        <w:t xml:space="preserve">       </w:t>
      </w:r>
      <w:r w:rsidRPr="00422286">
        <w:t>с земельными участками</w:t>
      </w:r>
      <w:r>
        <w:t>,</w:t>
      </w:r>
      <w:r w:rsidRPr="00422286">
        <w:t xml:space="preserve"> с обязательным размещением объектов социально-необходимого обслуживания.</w:t>
      </w:r>
      <w:r>
        <w:t xml:space="preserve"> </w:t>
      </w:r>
      <w:r w:rsidRPr="00422286">
        <w:t>На территории разрешается размещение производственных предприятий, связанных с ресурсовоспроизводящей деятельностью, не нарушающей экологического равновесия зоны.</w:t>
      </w:r>
    </w:p>
    <w:p w:rsidR="00CC51E9" w:rsidRPr="00800710" w:rsidRDefault="00CC51E9" w:rsidP="006548B3">
      <w:pPr>
        <w:spacing w:line="340" w:lineRule="exact"/>
        <w:ind w:firstLine="709"/>
        <w:jc w:val="center"/>
        <w:rPr>
          <w:b/>
          <w:color w:val="000000"/>
          <w:u w:val="single"/>
        </w:rPr>
      </w:pPr>
      <w:r w:rsidRPr="00800710">
        <w:rPr>
          <w:b/>
          <w:color w:val="000000"/>
          <w:u w:val="single"/>
        </w:rPr>
        <w:t>Ж-2 – Зона застройки индивидуальными  жилыми домами блокированного типа:</w:t>
      </w:r>
    </w:p>
    <w:p w:rsidR="00CC51E9" w:rsidRDefault="00CC51E9" w:rsidP="006548B3">
      <w:pPr>
        <w:spacing w:line="340" w:lineRule="exact"/>
        <w:ind w:firstLine="709"/>
        <w:jc w:val="both"/>
      </w:pPr>
      <w:r>
        <w:t>Территория зоны п</w:t>
      </w:r>
      <w:r w:rsidRPr="00422286">
        <w:t>редназначена для формирования жилых районов низкой плотности застройки –</w:t>
      </w:r>
      <w:r>
        <w:t xml:space="preserve"> </w:t>
      </w:r>
      <w:r w:rsidRPr="00422286">
        <w:t xml:space="preserve">блокированных жилых домов </w:t>
      </w:r>
      <w:r>
        <w:t>(</w:t>
      </w:r>
      <w:r w:rsidRPr="00422286">
        <w:t>не выше 3 этажей</w:t>
      </w:r>
      <w:r>
        <w:t>)</w:t>
      </w:r>
      <w:r w:rsidRPr="00422286">
        <w:t xml:space="preserve"> с земельными участками</w:t>
      </w:r>
      <w:r>
        <w:t>,</w:t>
      </w:r>
      <w:r w:rsidRPr="00422286">
        <w:t xml:space="preserve"> с обязательным размещением объектов социально-необходимого обслуживания.</w:t>
      </w:r>
      <w:r w:rsidRPr="00AC7B72">
        <w:t xml:space="preserve"> </w:t>
      </w:r>
      <w:r w:rsidRPr="00422286">
        <w:t>На территории разрешается размещение производственных предприятий, связанных с ресурсовоспроизводящей деятельностью, не нарушающей экологического равновесия зоны.</w:t>
      </w:r>
    </w:p>
    <w:p w:rsidR="00CC51E9" w:rsidRDefault="00CC51E9" w:rsidP="006548B3">
      <w:pPr>
        <w:pStyle w:val="ListParagraph"/>
        <w:widowControl w:val="0"/>
        <w:suppressAutoHyphens/>
        <w:spacing w:after="0"/>
        <w:ind w:left="0"/>
        <w:jc w:val="both"/>
      </w:pPr>
      <w:r>
        <w:t xml:space="preserve">             </w:t>
      </w:r>
    </w:p>
    <w:p w:rsidR="00CC51E9" w:rsidRDefault="00CC51E9" w:rsidP="006548B3">
      <w:pPr>
        <w:keepNext/>
        <w:widowControl w:val="0"/>
        <w:suppressAutoHyphens/>
        <w:spacing w:after="0"/>
        <w:ind w:firstLine="851"/>
        <w:jc w:val="both"/>
        <w:rPr>
          <w:b/>
          <w:color w:val="17365D"/>
          <w:sz w:val="28"/>
          <w:szCs w:val="28"/>
          <w:u w:val="single"/>
        </w:rPr>
      </w:pPr>
      <w:r w:rsidRPr="00B81350">
        <w:rPr>
          <w:b/>
          <w:sz w:val="28"/>
          <w:szCs w:val="28"/>
          <w:u w:val="single"/>
        </w:rPr>
        <w:t xml:space="preserve"> </w:t>
      </w:r>
      <w:r w:rsidRPr="00AB30A9">
        <w:rPr>
          <w:b/>
          <w:color w:val="17365D"/>
          <w:sz w:val="28"/>
          <w:szCs w:val="28"/>
          <w:u w:val="single"/>
        </w:rPr>
        <w:t>Общественно-деловая зона - ( О )</w:t>
      </w:r>
    </w:p>
    <w:p w:rsidR="00CC51E9" w:rsidRPr="00AB30A9" w:rsidRDefault="00CC51E9" w:rsidP="006548B3">
      <w:pPr>
        <w:keepNext/>
        <w:widowControl w:val="0"/>
        <w:suppressAutoHyphens/>
        <w:spacing w:after="0"/>
        <w:ind w:firstLine="851"/>
        <w:jc w:val="both"/>
        <w:rPr>
          <w:b/>
          <w:color w:val="17365D"/>
          <w:u w:val="single"/>
        </w:rPr>
      </w:pPr>
    </w:p>
    <w:p w:rsidR="00CC51E9" w:rsidRPr="00004358" w:rsidRDefault="00CC51E9" w:rsidP="006548B3">
      <w:pPr>
        <w:keepNext/>
        <w:widowControl w:val="0"/>
        <w:suppressAutoHyphens/>
        <w:spacing w:after="0"/>
        <w:ind w:firstLine="851"/>
        <w:jc w:val="both"/>
      </w:pPr>
      <w:r w:rsidRPr="00004358">
        <w:t>В сельских</w:t>
      </w:r>
      <w:r>
        <w:t xml:space="preserve"> поселениях общественно-деловая зона формируется в </w:t>
      </w:r>
      <w:r w:rsidRPr="00AE1553">
        <w:rPr>
          <w:b/>
          <w:u w:val="single"/>
        </w:rPr>
        <w:t>административном центре</w:t>
      </w:r>
      <w:r w:rsidRPr="00C64D88">
        <w:rPr>
          <w:u w:val="single"/>
        </w:rPr>
        <w:t xml:space="preserve"> поселения.</w:t>
      </w:r>
      <w:r>
        <w:t xml:space="preserve"> В сельских населённых пунктах формируется общественно-деловая зона, дополняемая объектами повседневного обслуживания в жилой застройке.</w:t>
      </w:r>
    </w:p>
    <w:p w:rsidR="00CC51E9" w:rsidRDefault="00CC51E9" w:rsidP="006548B3">
      <w:pPr>
        <w:spacing w:line="340" w:lineRule="exact"/>
        <w:ind w:firstLine="709"/>
        <w:jc w:val="both"/>
      </w:pPr>
      <w:r>
        <w:t>Территория зоны п</w:t>
      </w:r>
      <w:r w:rsidRPr="00422286">
        <w:t>редназначены для размещения объектов здравоохранения, культуры, торговли, общественного питания, бытового обслуживания, коммерческой деятельности, а также образовательных учреждений среднего профессионального и высшего профессионального образования, административных, научно-исследовательских учреждений, культовых зданий</w:t>
      </w:r>
      <w:r w:rsidRPr="00AC7B72">
        <w:t xml:space="preserve"> </w:t>
      </w:r>
      <w:r w:rsidRPr="00422286">
        <w:t>и иных зданий, строений и сооружений, стоянок автомобильного транспорта,  центров деловой, финансовой и общественной активности.</w:t>
      </w:r>
      <w:r w:rsidRPr="008D0A71">
        <w:t xml:space="preserve"> </w:t>
      </w:r>
      <w:r w:rsidRPr="00422286">
        <w:t>В перечень объектов недвижимости, разрешенных к размещению в общественно-деловых зонах, могут включаться жилые дома, гостиницы, подземные или многоэтажные гаражи.</w:t>
      </w:r>
      <w:r w:rsidRPr="00C57504">
        <w:t xml:space="preserve"> </w:t>
      </w:r>
      <w:r w:rsidRPr="002939CC">
        <w:t>В зоне общественно-деловой застрой</w:t>
      </w:r>
      <w:r>
        <w:t xml:space="preserve">ки </w:t>
      </w:r>
      <w:r w:rsidRPr="002939CC">
        <w:t xml:space="preserve"> допускается размещение жилой застройки (не более 30%) и объектов инженерной инфраструктуры, связанных с обслуживанием данной зоны.</w:t>
      </w:r>
      <w:r>
        <w:t xml:space="preserve">  </w:t>
      </w:r>
    </w:p>
    <w:p w:rsidR="00CC51E9" w:rsidRDefault="00CC51E9" w:rsidP="006548B3">
      <w:pPr>
        <w:spacing w:after="0" w:line="340" w:lineRule="exact"/>
        <w:ind w:firstLine="709"/>
        <w:jc w:val="both"/>
        <w:rPr>
          <w:b/>
          <w:i/>
          <w:sz w:val="28"/>
          <w:szCs w:val="28"/>
        </w:rPr>
      </w:pPr>
    </w:p>
    <w:p w:rsidR="00CC51E9" w:rsidRPr="002B235D" w:rsidRDefault="00CC51E9" w:rsidP="006548B3">
      <w:pPr>
        <w:spacing w:after="0" w:line="340" w:lineRule="exact"/>
        <w:ind w:firstLine="709"/>
        <w:jc w:val="both"/>
        <w:rPr>
          <w:b/>
          <w:i/>
          <w:sz w:val="28"/>
          <w:szCs w:val="28"/>
        </w:rPr>
      </w:pPr>
      <w:r w:rsidRPr="002B235D">
        <w:rPr>
          <w:b/>
          <w:i/>
          <w:sz w:val="28"/>
          <w:szCs w:val="28"/>
        </w:rPr>
        <w:t>Общественно-деловая зона делится на территориальные зоны:</w:t>
      </w:r>
    </w:p>
    <w:p w:rsidR="00CC51E9" w:rsidRDefault="00CC51E9" w:rsidP="006548B3">
      <w:pPr>
        <w:widowControl w:val="0"/>
        <w:suppressAutoHyphens/>
        <w:spacing w:before="240" w:after="0" w:line="360" w:lineRule="auto"/>
        <w:ind w:firstLine="851"/>
        <w:jc w:val="both"/>
        <w:rPr>
          <w:b/>
          <w:u w:val="single"/>
        </w:rPr>
      </w:pPr>
      <w:r>
        <w:rPr>
          <w:b/>
          <w:u w:val="single"/>
        </w:rPr>
        <w:t>О1 – Зона делового, общественного и коммерческого назначения:</w:t>
      </w:r>
    </w:p>
    <w:p w:rsidR="00CC51E9" w:rsidRDefault="00CC51E9" w:rsidP="006548B3">
      <w:pPr>
        <w:spacing w:line="340" w:lineRule="exact"/>
        <w:ind w:firstLine="709"/>
        <w:jc w:val="both"/>
      </w:pPr>
      <w:r>
        <w:t>Центр</w:t>
      </w:r>
      <w:r w:rsidRPr="00422286">
        <w:t xml:space="preserve"> обслуживания</w:t>
      </w:r>
      <w:r>
        <w:t xml:space="preserve"> деловой, общественной</w:t>
      </w:r>
      <w:r w:rsidRPr="00422286">
        <w:t xml:space="preserve"> и коммерческой активности местного значения с широким спектром коммерческих и обслуживающих функций, ориентированных на удовлетворение повседневных и периодических потребностей населения.</w:t>
      </w:r>
    </w:p>
    <w:p w:rsidR="00CC51E9" w:rsidRDefault="00CC51E9" w:rsidP="006548B3">
      <w:pPr>
        <w:widowControl w:val="0"/>
        <w:suppressAutoHyphens/>
        <w:spacing w:before="240" w:after="0" w:line="360" w:lineRule="auto"/>
        <w:ind w:firstLine="851"/>
        <w:jc w:val="both"/>
        <w:rPr>
          <w:b/>
          <w:u w:val="single"/>
        </w:rPr>
      </w:pPr>
    </w:p>
    <w:p w:rsidR="00CC51E9" w:rsidRDefault="00CC51E9" w:rsidP="006548B3">
      <w:pPr>
        <w:widowControl w:val="0"/>
        <w:suppressAutoHyphens/>
        <w:spacing w:before="240" w:after="0" w:line="360" w:lineRule="auto"/>
        <w:ind w:firstLine="851"/>
        <w:jc w:val="both"/>
        <w:rPr>
          <w:b/>
          <w:u w:val="single"/>
        </w:rPr>
      </w:pPr>
      <w:r>
        <w:rPr>
          <w:b/>
          <w:u w:val="single"/>
        </w:rPr>
        <w:t>О2 – Зона размещения объектов социального и коммунально-бытового</w:t>
      </w:r>
      <w:r w:rsidRPr="008D0A71">
        <w:rPr>
          <w:b/>
          <w:u w:val="single"/>
        </w:rPr>
        <w:t xml:space="preserve"> назначения;</w:t>
      </w:r>
    </w:p>
    <w:p w:rsidR="00CC51E9" w:rsidRDefault="00CC51E9" w:rsidP="006548B3">
      <w:pPr>
        <w:spacing w:line="340" w:lineRule="exact"/>
        <w:ind w:firstLine="709"/>
        <w:jc w:val="both"/>
      </w:pPr>
      <w:r>
        <w:t xml:space="preserve"> К учреждениям и предприятиям социального и коммунально-бытового назначения относятся учреждения образования, здравоохранения, социального обеспечения, спортивные и физкультурно-оздоровительные учреждения, учреждения культуры и искусства, предприятия торговли, общественного питания и бытового обслуживания, организации и учреждения управления, кредитно-финансовые учреждения и предприятия связи и другие (далее - учреждения и предприятия обслуживания).</w:t>
      </w:r>
    </w:p>
    <w:p w:rsidR="00CC51E9" w:rsidRPr="00422286" w:rsidRDefault="00CC51E9" w:rsidP="006548B3">
      <w:pPr>
        <w:spacing w:line="340" w:lineRule="exact"/>
        <w:ind w:firstLine="709"/>
        <w:jc w:val="both"/>
      </w:pPr>
    </w:p>
    <w:p w:rsidR="00CC51E9" w:rsidRDefault="00CC51E9" w:rsidP="006548B3">
      <w:pPr>
        <w:keepNext/>
        <w:widowControl w:val="0"/>
        <w:suppressAutoHyphens/>
        <w:spacing w:after="0"/>
        <w:ind w:firstLine="851"/>
        <w:jc w:val="both"/>
        <w:rPr>
          <w:b/>
          <w:color w:val="17365D"/>
          <w:sz w:val="28"/>
          <w:szCs w:val="28"/>
          <w:u w:val="single"/>
        </w:rPr>
      </w:pPr>
      <w:r w:rsidRPr="00AB30A9">
        <w:rPr>
          <w:b/>
          <w:color w:val="17365D"/>
          <w:sz w:val="28"/>
          <w:szCs w:val="28"/>
          <w:u w:val="single"/>
        </w:rPr>
        <w:t>Зона инженерной и транспортной инфраструктуры - ( И-Т )</w:t>
      </w:r>
    </w:p>
    <w:p w:rsidR="00CC51E9" w:rsidRPr="00AB30A9" w:rsidRDefault="00CC51E9" w:rsidP="006548B3">
      <w:pPr>
        <w:keepNext/>
        <w:widowControl w:val="0"/>
        <w:suppressAutoHyphens/>
        <w:spacing w:after="0"/>
        <w:ind w:firstLine="851"/>
        <w:jc w:val="both"/>
        <w:rPr>
          <w:b/>
          <w:color w:val="17365D"/>
          <w:sz w:val="28"/>
          <w:szCs w:val="28"/>
          <w:u w:val="single"/>
        </w:rPr>
      </w:pPr>
    </w:p>
    <w:p w:rsidR="00CC51E9" w:rsidRPr="00422286" w:rsidRDefault="00CC51E9" w:rsidP="006548B3">
      <w:pPr>
        <w:spacing w:after="0" w:line="340" w:lineRule="exact"/>
        <w:ind w:firstLine="709"/>
        <w:jc w:val="both"/>
      </w:pPr>
      <w:r>
        <w:t>Территория зоны п</w:t>
      </w:r>
      <w:r w:rsidRPr="00422286">
        <w:t xml:space="preserve">редназначена для размещения </w:t>
      </w:r>
      <w:r>
        <w:t xml:space="preserve">сетей и </w:t>
      </w:r>
      <w:r w:rsidRPr="00422286">
        <w:t>сооружений инженерного обо</w:t>
      </w:r>
      <w:r>
        <w:t>рудования,</w:t>
      </w:r>
      <w:r w:rsidRPr="00422286">
        <w:t xml:space="preserve"> размещения </w:t>
      </w:r>
      <w:r>
        <w:t>автомобильных и железных дорог и объектов транспортной инфраструктуры.</w:t>
      </w:r>
    </w:p>
    <w:p w:rsidR="00CC51E9" w:rsidRPr="00422286" w:rsidRDefault="00CC51E9" w:rsidP="006548B3">
      <w:pPr>
        <w:spacing w:after="0" w:line="340" w:lineRule="exact"/>
        <w:ind w:firstLine="709"/>
        <w:jc w:val="both"/>
      </w:pPr>
      <w:r w:rsidRPr="00422286">
        <w:t xml:space="preserve">Для предотвращения вредного воздействия </w:t>
      </w:r>
      <w:r>
        <w:t xml:space="preserve">сетей и </w:t>
      </w:r>
      <w:r w:rsidRPr="00422286">
        <w:t>сооружений инженерного оборудования</w:t>
      </w:r>
      <w:r>
        <w:t>,</w:t>
      </w:r>
      <w:r w:rsidRPr="00422286">
        <w:t xml:space="preserve"> </w:t>
      </w:r>
      <w:r>
        <w:t>автомобильных и железных дорог и объектов транспортной инфраструктуры</w:t>
      </w:r>
      <w:r w:rsidRPr="00422286">
        <w:t xml:space="preserve"> на с</w:t>
      </w:r>
      <w:r>
        <w:t>фер</w:t>
      </w:r>
      <w:r w:rsidRPr="00422286">
        <w:t xml:space="preserve">у жизнедеятельности должны соблюдаться необходимые расстояния </w:t>
      </w:r>
      <w:r>
        <w:t xml:space="preserve">(санитарные разрывы) </w:t>
      </w:r>
      <w:r w:rsidRPr="00422286">
        <w:t>от таких объектов до жилых, общественно-деловых и рекреационных территорий и другие требования в соответствии с государственными градостроительными нормативами и правилами, а также со специальными нормативами, правилами застройки.</w:t>
      </w:r>
    </w:p>
    <w:p w:rsidR="00CC51E9" w:rsidRPr="00422286" w:rsidRDefault="00CC51E9" w:rsidP="006548B3">
      <w:pPr>
        <w:spacing w:after="0" w:line="340" w:lineRule="exact"/>
        <w:ind w:firstLine="709"/>
        <w:jc w:val="both"/>
      </w:pPr>
      <w:r w:rsidRPr="00422286">
        <w:t>Территории в границах отвода сооружений инженерного оборудования и их санитарно-защитных зон подлежат благоустройству с учетом технических и эксплуатационных характеристик.</w:t>
      </w:r>
      <w:r>
        <w:t xml:space="preserve"> </w:t>
      </w:r>
      <w:r w:rsidRPr="00422286">
        <w:t>Обязанности по благоустройству указанных территорий возлагаются на собственников сооружений инженерного оборудования.</w:t>
      </w:r>
    </w:p>
    <w:p w:rsidR="00CC51E9" w:rsidRDefault="00CC51E9" w:rsidP="006548B3">
      <w:pPr>
        <w:spacing w:after="0" w:line="340" w:lineRule="exact"/>
        <w:ind w:firstLine="709"/>
        <w:jc w:val="both"/>
      </w:pPr>
      <w:r w:rsidRPr="00422286">
        <w:t>Сооружения инженерного оборудования, эксплуатация которых оказывает прямое вредное воздействие на безопасность населения, размещаются за пределами городских и сельских поселений.</w:t>
      </w:r>
    </w:p>
    <w:p w:rsidR="00CC51E9" w:rsidRDefault="00CC51E9" w:rsidP="006548B3">
      <w:pPr>
        <w:spacing w:after="0" w:line="340" w:lineRule="exact"/>
        <w:ind w:firstLine="709"/>
        <w:jc w:val="center"/>
        <w:rPr>
          <w:b/>
          <w:i/>
          <w:sz w:val="28"/>
          <w:szCs w:val="28"/>
        </w:rPr>
      </w:pPr>
    </w:p>
    <w:p w:rsidR="00CC51E9" w:rsidRPr="002B235D" w:rsidRDefault="00CC51E9" w:rsidP="006548B3">
      <w:pPr>
        <w:spacing w:after="0" w:line="340" w:lineRule="exact"/>
        <w:ind w:firstLine="709"/>
        <w:jc w:val="center"/>
        <w:rPr>
          <w:b/>
          <w:i/>
          <w:sz w:val="28"/>
          <w:szCs w:val="28"/>
        </w:rPr>
      </w:pPr>
      <w:r w:rsidRPr="00606C35">
        <w:rPr>
          <w:b/>
          <w:i/>
          <w:sz w:val="28"/>
          <w:szCs w:val="28"/>
        </w:rPr>
        <w:t xml:space="preserve">Зона инженерной и транспортной инфраструктуры </w:t>
      </w:r>
      <w:r w:rsidRPr="002B235D">
        <w:rPr>
          <w:b/>
          <w:i/>
          <w:sz w:val="28"/>
          <w:szCs w:val="28"/>
        </w:rPr>
        <w:t>делится на территориальные зоны:</w:t>
      </w:r>
    </w:p>
    <w:p w:rsidR="00CC51E9" w:rsidRPr="00606C35" w:rsidRDefault="00CC51E9" w:rsidP="006548B3">
      <w:pPr>
        <w:spacing w:after="0" w:line="340" w:lineRule="exact"/>
        <w:ind w:firstLine="709"/>
        <w:jc w:val="both"/>
        <w:rPr>
          <w:i/>
        </w:rPr>
      </w:pPr>
    </w:p>
    <w:p w:rsidR="00CC51E9" w:rsidRDefault="00CC51E9" w:rsidP="006548B3">
      <w:pPr>
        <w:widowControl w:val="0"/>
        <w:suppressAutoHyphens/>
        <w:spacing w:after="0" w:line="360" w:lineRule="auto"/>
        <w:ind w:firstLine="851"/>
        <w:jc w:val="both"/>
        <w:rPr>
          <w:b/>
        </w:rPr>
      </w:pPr>
      <w:r w:rsidRPr="006703BF">
        <w:rPr>
          <w:b/>
        </w:rPr>
        <w:t>И – Зона</w:t>
      </w:r>
      <w:r w:rsidRPr="006703BF">
        <w:rPr>
          <w:b/>
          <w:i/>
          <w:sz w:val="28"/>
          <w:szCs w:val="28"/>
        </w:rPr>
        <w:t xml:space="preserve"> </w:t>
      </w:r>
      <w:r w:rsidRPr="006703BF">
        <w:rPr>
          <w:b/>
        </w:rPr>
        <w:t>инженерной  инфраструктуры</w:t>
      </w:r>
      <w:r>
        <w:rPr>
          <w:b/>
        </w:rPr>
        <w:t>:</w:t>
      </w:r>
    </w:p>
    <w:p w:rsidR="00CC51E9" w:rsidRDefault="00CC51E9" w:rsidP="006548B3">
      <w:pPr>
        <w:widowControl w:val="0"/>
        <w:suppressAutoHyphens/>
        <w:spacing w:after="0"/>
        <w:ind w:firstLine="851"/>
        <w:jc w:val="both"/>
      </w:pPr>
      <w:r>
        <w:t>Территория зоны п</w:t>
      </w:r>
      <w:r w:rsidRPr="00422286">
        <w:t xml:space="preserve">редназначена для размещения </w:t>
      </w:r>
      <w:r>
        <w:t>электрических сетей, трансформаторных подстанций, магистральных газопроводов, ГРП, водопроводов, водозаборных сооружений, очистных сооружений и КНС.</w:t>
      </w:r>
    </w:p>
    <w:p w:rsidR="00CC51E9" w:rsidRPr="006703BF" w:rsidRDefault="00CC51E9" w:rsidP="006548B3">
      <w:pPr>
        <w:widowControl w:val="0"/>
        <w:suppressAutoHyphens/>
        <w:spacing w:after="0"/>
        <w:ind w:firstLine="851"/>
        <w:jc w:val="both"/>
        <w:rPr>
          <w:b/>
        </w:rPr>
      </w:pPr>
    </w:p>
    <w:p w:rsidR="00CC51E9" w:rsidRPr="006703BF" w:rsidRDefault="00CC51E9" w:rsidP="006548B3">
      <w:pPr>
        <w:widowControl w:val="0"/>
        <w:suppressAutoHyphens/>
        <w:spacing w:after="0" w:line="360" w:lineRule="auto"/>
        <w:ind w:firstLine="851"/>
        <w:jc w:val="both"/>
        <w:rPr>
          <w:b/>
        </w:rPr>
      </w:pPr>
      <w:r w:rsidRPr="006703BF">
        <w:rPr>
          <w:b/>
        </w:rPr>
        <w:t>Т – Зона</w:t>
      </w:r>
      <w:r w:rsidRPr="006703BF">
        <w:rPr>
          <w:b/>
          <w:i/>
        </w:rPr>
        <w:t xml:space="preserve"> </w:t>
      </w:r>
      <w:r>
        <w:rPr>
          <w:b/>
        </w:rPr>
        <w:t>транспортной  инфраструктуры:</w:t>
      </w:r>
    </w:p>
    <w:p w:rsidR="00CC51E9" w:rsidRDefault="00CC51E9" w:rsidP="006548B3">
      <w:pPr>
        <w:spacing w:after="0" w:line="340" w:lineRule="exact"/>
        <w:ind w:firstLine="709"/>
        <w:jc w:val="both"/>
      </w:pPr>
      <w:r>
        <w:t>Территория зоны п</w:t>
      </w:r>
      <w:r w:rsidRPr="00422286">
        <w:t xml:space="preserve">редназначена для размещения </w:t>
      </w:r>
      <w:r>
        <w:t xml:space="preserve">автомобильных и железных дорог и объектов транспортной инфраструктуры, </w:t>
      </w:r>
      <w:r w:rsidRPr="00F11F45">
        <w:t xml:space="preserve"> обслуживани</w:t>
      </w:r>
      <w:r>
        <w:t>я общественного транспорта ( автостанция</w:t>
      </w:r>
      <w:r w:rsidRPr="00F11F45">
        <w:t xml:space="preserve"> с автовок</w:t>
      </w:r>
      <w:r>
        <w:t>залом, стоянки и гаражи), АЗС,</w:t>
      </w:r>
      <w:r w:rsidRPr="00FE5E83">
        <w:t xml:space="preserve"> </w:t>
      </w:r>
      <w:r>
        <w:t xml:space="preserve">ПАТП и АТП, </w:t>
      </w:r>
      <w:r w:rsidRPr="00422286">
        <w:t xml:space="preserve">внешние дороги с </w:t>
      </w:r>
      <w:r>
        <w:t xml:space="preserve">охранными </w:t>
      </w:r>
      <w:r w:rsidRPr="00422286">
        <w:t>зонами.</w:t>
      </w:r>
    </w:p>
    <w:p w:rsidR="00CC51E9" w:rsidRDefault="00CC51E9" w:rsidP="006548B3">
      <w:pPr>
        <w:spacing w:after="0" w:line="340" w:lineRule="exact"/>
        <w:ind w:firstLine="709"/>
        <w:jc w:val="both"/>
      </w:pPr>
    </w:p>
    <w:p w:rsidR="00CC51E9" w:rsidRDefault="00CC51E9" w:rsidP="006548B3">
      <w:pPr>
        <w:keepNext/>
        <w:widowControl w:val="0"/>
        <w:suppressAutoHyphens/>
        <w:spacing w:after="0"/>
        <w:ind w:firstLine="851"/>
        <w:jc w:val="both"/>
        <w:rPr>
          <w:b/>
          <w:color w:val="17365D"/>
          <w:sz w:val="28"/>
          <w:szCs w:val="28"/>
          <w:u w:val="single"/>
        </w:rPr>
      </w:pPr>
      <w:r>
        <w:rPr>
          <w:b/>
          <w:color w:val="17365D"/>
          <w:sz w:val="28"/>
          <w:szCs w:val="28"/>
          <w:u w:val="single"/>
        </w:rPr>
        <w:t>Зона производственного использования - ( П</w:t>
      </w:r>
      <w:r w:rsidRPr="00AB30A9">
        <w:rPr>
          <w:b/>
          <w:color w:val="17365D"/>
          <w:sz w:val="28"/>
          <w:szCs w:val="28"/>
          <w:u w:val="single"/>
        </w:rPr>
        <w:t xml:space="preserve"> )</w:t>
      </w:r>
    </w:p>
    <w:p w:rsidR="00CC51E9" w:rsidRPr="00422286" w:rsidRDefault="00CC51E9" w:rsidP="006548B3">
      <w:pPr>
        <w:spacing w:after="0" w:line="340" w:lineRule="exact"/>
        <w:ind w:firstLine="709"/>
        <w:jc w:val="both"/>
      </w:pPr>
      <w:r>
        <w:t>Территория зоны п</w:t>
      </w:r>
      <w:r w:rsidRPr="00422286">
        <w:t>редназначена для размещения промышленных, коммунальных и складских объектов, обеспечивающих их функционирование, а также для определения санитарно-защитных зон этих объектов.</w:t>
      </w:r>
      <w:r w:rsidRPr="00836FAA">
        <w:t xml:space="preserve"> </w:t>
      </w:r>
      <w:r>
        <w:t xml:space="preserve">Границы производственных зон определяются на основании зонирования территории населенного пункта, сельского поселения и устанавливаются с учетом требуемых санитарно-защитных зон для промышленных объектов, производств и сооружений  и </w:t>
      </w:r>
      <w:hyperlink r:id="rId19" w:history="1">
        <w:r w:rsidRPr="00836FAA">
          <w:t>разделом</w:t>
        </w:r>
      </w:hyperlink>
      <w:r w:rsidRPr="00836FAA">
        <w:t xml:space="preserve"> </w:t>
      </w:r>
      <w:r>
        <w:t>"Охрана окружающей среды" настоящих Нормативов, обеспечивая максимально эффективное использование территории.</w:t>
      </w:r>
    </w:p>
    <w:p w:rsidR="00CC51E9" w:rsidRPr="00422286" w:rsidRDefault="00CC51E9" w:rsidP="006548B3">
      <w:pPr>
        <w:spacing w:after="0" w:line="340" w:lineRule="exact"/>
        <w:ind w:firstLine="709"/>
        <w:jc w:val="both"/>
      </w:pPr>
      <w:r w:rsidRPr="00422286">
        <w:t>Благоустройство территории производственных зон осуществляется за счет собственников производственных объектов.</w:t>
      </w:r>
    </w:p>
    <w:p w:rsidR="00CC51E9" w:rsidRDefault="00CC51E9" w:rsidP="006548B3">
      <w:pPr>
        <w:spacing w:after="0" w:line="340" w:lineRule="exact"/>
        <w:ind w:firstLine="709"/>
        <w:jc w:val="both"/>
      </w:pPr>
      <w:r w:rsidRPr="00422286">
        <w:t>В санитарно-защитной зоне промышленных, коммунальных и складских объектов не допускается размещение жилых домов, дошкольных образовательных учреждений, общеобразовательных учреждений, учреждений отдыха, физкультурно-оздоровительных и спортивных сооружений, садоводческих, дачных и огороднических кооперативов, а также производств сельскохозяйственной продукции.</w:t>
      </w:r>
    </w:p>
    <w:p w:rsidR="00CC51E9" w:rsidRDefault="00CC51E9" w:rsidP="006548B3">
      <w:pPr>
        <w:keepNext/>
        <w:widowControl w:val="0"/>
        <w:suppressAutoHyphens/>
        <w:spacing w:after="0"/>
        <w:ind w:firstLine="851"/>
        <w:jc w:val="both"/>
        <w:rPr>
          <w:b/>
          <w:color w:val="17365D"/>
          <w:sz w:val="28"/>
          <w:szCs w:val="28"/>
          <w:u w:val="single"/>
        </w:rPr>
      </w:pPr>
    </w:p>
    <w:p w:rsidR="00CC51E9" w:rsidRPr="00AB30A9" w:rsidRDefault="00CC51E9" w:rsidP="006548B3">
      <w:pPr>
        <w:spacing w:after="0" w:line="340" w:lineRule="exact"/>
        <w:ind w:firstLine="709"/>
        <w:jc w:val="center"/>
        <w:rPr>
          <w:b/>
          <w:i/>
          <w:sz w:val="28"/>
          <w:szCs w:val="28"/>
        </w:rPr>
      </w:pPr>
      <w:r w:rsidRPr="00AB30A9">
        <w:rPr>
          <w:b/>
          <w:i/>
          <w:sz w:val="28"/>
          <w:szCs w:val="28"/>
        </w:rPr>
        <w:t>Зона производственного использования делится на территориальные зоны:</w:t>
      </w:r>
    </w:p>
    <w:p w:rsidR="00CC51E9" w:rsidRDefault="00CC51E9" w:rsidP="006548B3">
      <w:pPr>
        <w:keepNext/>
        <w:widowControl w:val="0"/>
        <w:suppressAutoHyphens/>
        <w:spacing w:after="0"/>
        <w:ind w:firstLine="851"/>
        <w:jc w:val="both"/>
        <w:rPr>
          <w:b/>
          <w:color w:val="17365D"/>
          <w:sz w:val="28"/>
          <w:szCs w:val="28"/>
          <w:u w:val="single"/>
        </w:rPr>
      </w:pPr>
    </w:p>
    <w:p w:rsidR="00CC51E9" w:rsidRDefault="00CC51E9" w:rsidP="006548B3">
      <w:pPr>
        <w:widowControl w:val="0"/>
        <w:suppressAutoHyphens/>
        <w:spacing w:after="0" w:line="360" w:lineRule="auto"/>
        <w:ind w:firstLine="851"/>
        <w:jc w:val="both"/>
        <w:rPr>
          <w:b/>
        </w:rPr>
      </w:pPr>
      <w:r>
        <w:rPr>
          <w:b/>
        </w:rPr>
        <w:t>П-1</w:t>
      </w:r>
      <w:r w:rsidRPr="006703BF">
        <w:rPr>
          <w:b/>
        </w:rPr>
        <w:t xml:space="preserve"> – </w:t>
      </w:r>
      <w:r>
        <w:rPr>
          <w:b/>
        </w:rPr>
        <w:t>Производственная зона:</w:t>
      </w:r>
    </w:p>
    <w:p w:rsidR="00CC51E9" w:rsidRDefault="00CC51E9" w:rsidP="006548B3">
      <w:pPr>
        <w:keepNext/>
        <w:widowControl w:val="0"/>
        <w:suppressAutoHyphens/>
        <w:spacing w:after="0"/>
        <w:ind w:firstLine="851"/>
        <w:jc w:val="both"/>
      </w:pPr>
      <w:r>
        <w:t>Территория зоны предназначена для размещения производственных объектов с различными нормативами воздействия на окружающую среду.</w:t>
      </w:r>
      <w:r w:rsidRPr="00836FAA">
        <w:t xml:space="preserve"> </w:t>
      </w:r>
    </w:p>
    <w:p w:rsidR="00CC51E9" w:rsidRDefault="00CC51E9" w:rsidP="006548B3">
      <w:pPr>
        <w:keepNext/>
        <w:widowControl w:val="0"/>
        <w:suppressAutoHyphens/>
        <w:spacing w:after="0"/>
        <w:ind w:firstLine="851"/>
        <w:jc w:val="both"/>
      </w:pPr>
    </w:p>
    <w:p w:rsidR="00CC51E9" w:rsidRDefault="00CC51E9" w:rsidP="006548B3">
      <w:pPr>
        <w:widowControl w:val="0"/>
        <w:suppressAutoHyphens/>
        <w:spacing w:after="0" w:line="360" w:lineRule="auto"/>
        <w:ind w:firstLine="851"/>
        <w:jc w:val="both"/>
        <w:rPr>
          <w:b/>
        </w:rPr>
      </w:pPr>
      <w:r>
        <w:rPr>
          <w:b/>
        </w:rPr>
        <w:t>П-2</w:t>
      </w:r>
      <w:r w:rsidRPr="006703BF">
        <w:rPr>
          <w:b/>
        </w:rPr>
        <w:t xml:space="preserve"> – </w:t>
      </w:r>
      <w:r>
        <w:rPr>
          <w:b/>
        </w:rPr>
        <w:t>Коммунально-складская зона:</w:t>
      </w:r>
    </w:p>
    <w:p w:rsidR="00CC51E9" w:rsidRDefault="00CC51E9" w:rsidP="006548B3">
      <w:pPr>
        <w:widowControl w:val="0"/>
        <w:suppressAutoHyphens/>
        <w:spacing w:after="0" w:line="360" w:lineRule="auto"/>
        <w:ind w:firstLine="851"/>
        <w:jc w:val="both"/>
      </w:pPr>
      <w:r>
        <w:t>Территория зоны предназначена для размещения коммунальных и складских</w:t>
      </w:r>
      <w:r w:rsidRPr="006548B3">
        <w:t xml:space="preserve"> </w:t>
      </w:r>
      <w:r>
        <w:t>объектов, объектов жилищно-коммунального хозяйства, объектов транспорта, объектов оптовой торговли;</w:t>
      </w:r>
    </w:p>
    <w:p w:rsidR="00CC51E9" w:rsidRDefault="00CC51E9" w:rsidP="00E33FB3">
      <w:pPr>
        <w:keepNext/>
        <w:widowControl w:val="0"/>
        <w:suppressAutoHyphens/>
        <w:spacing w:after="0"/>
        <w:ind w:firstLine="851"/>
        <w:jc w:val="both"/>
        <w:rPr>
          <w:b/>
          <w:color w:val="17365D"/>
          <w:sz w:val="28"/>
          <w:szCs w:val="28"/>
          <w:u w:val="single"/>
        </w:rPr>
      </w:pPr>
      <w:r>
        <w:rPr>
          <w:b/>
          <w:color w:val="17365D"/>
          <w:sz w:val="28"/>
          <w:szCs w:val="28"/>
          <w:u w:val="single"/>
        </w:rPr>
        <w:t>Зона сельскохозяйственного использования - ( Сх</w:t>
      </w:r>
      <w:r w:rsidRPr="00AB30A9">
        <w:rPr>
          <w:b/>
          <w:color w:val="17365D"/>
          <w:sz w:val="28"/>
          <w:szCs w:val="28"/>
          <w:u w:val="single"/>
        </w:rPr>
        <w:t xml:space="preserve"> )</w:t>
      </w:r>
    </w:p>
    <w:p w:rsidR="00CC51E9" w:rsidRDefault="00CC51E9" w:rsidP="00E33FB3">
      <w:pPr>
        <w:keepNext/>
        <w:widowControl w:val="0"/>
        <w:suppressAutoHyphens/>
        <w:spacing w:after="0"/>
        <w:ind w:firstLine="851"/>
        <w:jc w:val="both"/>
        <w:rPr>
          <w:b/>
          <w:color w:val="17365D"/>
          <w:sz w:val="28"/>
          <w:szCs w:val="28"/>
          <w:u w:val="single"/>
        </w:rPr>
      </w:pPr>
    </w:p>
    <w:p w:rsidR="00CC51E9" w:rsidRDefault="00CC51E9" w:rsidP="003F097B">
      <w:pPr>
        <w:widowControl w:val="0"/>
        <w:suppressAutoHyphens/>
        <w:spacing w:after="0" w:line="360" w:lineRule="auto"/>
        <w:ind w:firstLine="851"/>
        <w:jc w:val="both"/>
      </w:pPr>
      <w:r w:rsidRPr="00F75879">
        <w:t>Зоны</w:t>
      </w:r>
      <w:r w:rsidRPr="000B62F1">
        <w:t xml:space="preserve"> сельскохозяйственного использования</w:t>
      </w:r>
      <w:r>
        <w:t xml:space="preserve"> предназначены </w:t>
      </w:r>
      <w:r w:rsidRPr="00575E02">
        <w:rPr>
          <w:b/>
        </w:rPr>
        <w:t xml:space="preserve">для ведения подсобных хозяйств, размещения садово-огородных, дачных участков, растениеводства (поля) и т.п. </w:t>
      </w:r>
      <w:r>
        <w:t>В  з</w:t>
      </w:r>
      <w:r w:rsidRPr="00F75879">
        <w:t>он</w:t>
      </w:r>
      <w:r>
        <w:t>ах</w:t>
      </w:r>
      <w:r w:rsidRPr="000B62F1">
        <w:t xml:space="preserve"> сельскохозяйственного использования</w:t>
      </w:r>
      <w:r w:rsidRPr="008B7583">
        <w:t xml:space="preserve"> </w:t>
      </w:r>
      <w:r w:rsidRPr="00F15161">
        <w:t>допускается размещение объектов</w:t>
      </w:r>
      <w:r w:rsidRPr="008B7583">
        <w:t xml:space="preserve"> </w:t>
      </w:r>
      <w:r w:rsidRPr="00F15161">
        <w:t>инженерной и транспортной инфраструктур, связанных с обслуживанием данной зоны.</w:t>
      </w:r>
    </w:p>
    <w:p w:rsidR="00CC51E9" w:rsidRDefault="00CC51E9" w:rsidP="00E33FB3">
      <w:pPr>
        <w:spacing w:after="0" w:line="340" w:lineRule="exact"/>
        <w:ind w:firstLine="709"/>
        <w:jc w:val="center"/>
        <w:rPr>
          <w:b/>
          <w:i/>
          <w:sz w:val="28"/>
          <w:szCs w:val="28"/>
        </w:rPr>
      </w:pPr>
    </w:p>
    <w:p w:rsidR="00CC51E9" w:rsidRDefault="00CC51E9" w:rsidP="00E33FB3">
      <w:pPr>
        <w:keepNext/>
        <w:widowControl w:val="0"/>
        <w:suppressAutoHyphens/>
        <w:spacing w:after="0"/>
        <w:ind w:firstLine="851"/>
        <w:jc w:val="center"/>
        <w:rPr>
          <w:b/>
          <w:i/>
          <w:sz w:val="28"/>
          <w:szCs w:val="28"/>
        </w:rPr>
      </w:pPr>
    </w:p>
    <w:p w:rsidR="00CC51E9" w:rsidRDefault="00CC51E9" w:rsidP="00E33FB3">
      <w:pPr>
        <w:keepNext/>
        <w:widowControl w:val="0"/>
        <w:suppressAutoHyphens/>
        <w:spacing w:after="0"/>
        <w:ind w:firstLine="851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Зона сельскохозяй</w:t>
      </w:r>
      <w:r w:rsidRPr="00AB30A9">
        <w:rPr>
          <w:b/>
          <w:i/>
          <w:sz w:val="28"/>
          <w:szCs w:val="28"/>
        </w:rPr>
        <w:t>ственного использования делится на территориальные зоны</w:t>
      </w:r>
      <w:r>
        <w:rPr>
          <w:b/>
          <w:i/>
          <w:sz w:val="28"/>
          <w:szCs w:val="28"/>
        </w:rPr>
        <w:t>:</w:t>
      </w:r>
    </w:p>
    <w:p w:rsidR="00CC51E9" w:rsidRDefault="00CC51E9" w:rsidP="00E33FB3">
      <w:pPr>
        <w:keepNext/>
        <w:widowControl w:val="0"/>
        <w:suppressAutoHyphens/>
        <w:spacing w:after="0"/>
        <w:ind w:firstLine="851"/>
        <w:jc w:val="both"/>
        <w:rPr>
          <w:b/>
          <w:color w:val="17365D"/>
          <w:sz w:val="28"/>
          <w:szCs w:val="28"/>
          <w:u w:val="single"/>
        </w:rPr>
      </w:pPr>
    </w:p>
    <w:p w:rsidR="00CC51E9" w:rsidRDefault="00CC51E9" w:rsidP="00E33FB3">
      <w:pPr>
        <w:widowControl w:val="0"/>
        <w:suppressAutoHyphens/>
        <w:spacing w:after="0" w:line="360" w:lineRule="auto"/>
        <w:ind w:firstLine="851"/>
        <w:jc w:val="both"/>
        <w:rPr>
          <w:b/>
        </w:rPr>
      </w:pPr>
      <w:r>
        <w:rPr>
          <w:b/>
        </w:rPr>
        <w:t>Сх1</w:t>
      </w:r>
      <w:r w:rsidRPr="006703BF">
        <w:rPr>
          <w:b/>
        </w:rPr>
        <w:t xml:space="preserve"> – Зона</w:t>
      </w:r>
      <w:r w:rsidRPr="00836FAA">
        <w:rPr>
          <w:b/>
        </w:rPr>
        <w:t xml:space="preserve"> сельскохозяйственн</w:t>
      </w:r>
      <w:r>
        <w:rPr>
          <w:b/>
        </w:rPr>
        <w:t>ых угодий:</w:t>
      </w:r>
    </w:p>
    <w:p w:rsidR="00CC51E9" w:rsidRDefault="00CC51E9" w:rsidP="0049217A">
      <w:pPr>
        <w:widowControl w:val="0"/>
        <w:suppressAutoHyphens/>
        <w:spacing w:after="0" w:line="360" w:lineRule="auto"/>
        <w:ind w:firstLine="851"/>
        <w:jc w:val="both"/>
      </w:pPr>
      <w:r>
        <w:t xml:space="preserve">Территория зоны сельскохозяйственных угодий - </w:t>
      </w:r>
      <w:r w:rsidRPr="000301E6">
        <w:rPr>
          <w:b/>
        </w:rPr>
        <w:t>пашни, сенокосы</w:t>
      </w:r>
      <w:r>
        <w:rPr>
          <w:b/>
        </w:rPr>
        <w:t xml:space="preserve"> (луга)</w:t>
      </w:r>
      <w:r w:rsidRPr="000301E6">
        <w:rPr>
          <w:b/>
        </w:rPr>
        <w:t>, пастбища, залежи, земли, занятые многолетними насаждениями</w:t>
      </w:r>
      <w:r>
        <w:rPr>
          <w:b/>
        </w:rPr>
        <w:t xml:space="preserve"> (сады)</w:t>
      </w:r>
      <w:r w:rsidRPr="000301E6">
        <w:rPr>
          <w:b/>
        </w:rPr>
        <w:t xml:space="preserve">.  </w:t>
      </w:r>
      <w:r>
        <w:t>Зоны сельскохозяйственных угодий - это, как правило, земли за чертой населенных пунктов, предоставленные для нужд сельского хозяйства, а также предназначенные для ведения сельского хозяйства.</w:t>
      </w:r>
    </w:p>
    <w:p w:rsidR="00CC51E9" w:rsidRPr="00AB30A9" w:rsidRDefault="00CC51E9" w:rsidP="0049217A">
      <w:pPr>
        <w:widowControl w:val="0"/>
        <w:suppressAutoHyphens/>
        <w:spacing w:after="0" w:line="360" w:lineRule="auto"/>
        <w:ind w:firstLine="851"/>
        <w:jc w:val="both"/>
        <w:rPr>
          <w:b/>
          <w:color w:val="17365D"/>
          <w:sz w:val="28"/>
          <w:szCs w:val="28"/>
          <w:u w:val="single"/>
        </w:rPr>
      </w:pPr>
    </w:p>
    <w:p w:rsidR="00CC51E9" w:rsidRDefault="00CC51E9" w:rsidP="00D36C59">
      <w:pPr>
        <w:widowControl w:val="0"/>
        <w:suppressAutoHyphens/>
        <w:spacing w:after="0" w:line="360" w:lineRule="auto"/>
        <w:ind w:firstLine="851"/>
        <w:jc w:val="both"/>
        <w:rPr>
          <w:b/>
        </w:rPr>
      </w:pPr>
      <w:r>
        <w:rPr>
          <w:b/>
        </w:rPr>
        <w:t>Сх2</w:t>
      </w:r>
      <w:r w:rsidRPr="006703BF">
        <w:rPr>
          <w:b/>
        </w:rPr>
        <w:t xml:space="preserve"> – Зона</w:t>
      </w:r>
      <w:r w:rsidRPr="00836FAA">
        <w:rPr>
          <w:b/>
        </w:rPr>
        <w:t xml:space="preserve"> </w:t>
      </w:r>
      <w:r>
        <w:rPr>
          <w:b/>
        </w:rPr>
        <w:t xml:space="preserve">занятая объектами </w:t>
      </w:r>
      <w:r w:rsidRPr="00836FAA">
        <w:rPr>
          <w:b/>
        </w:rPr>
        <w:t>сельскохозяйственн</w:t>
      </w:r>
      <w:r>
        <w:rPr>
          <w:b/>
        </w:rPr>
        <w:t>ого назначения:</w:t>
      </w:r>
    </w:p>
    <w:p w:rsidR="00CC51E9" w:rsidRDefault="00CC51E9" w:rsidP="00D36C59">
      <w:pPr>
        <w:widowControl w:val="0"/>
        <w:suppressAutoHyphens/>
        <w:spacing w:after="0" w:line="360" w:lineRule="auto"/>
        <w:ind w:firstLine="851"/>
        <w:jc w:val="both"/>
      </w:pPr>
      <w:r>
        <w:t xml:space="preserve">- Территория зоны предназначена для </w:t>
      </w:r>
      <w:r w:rsidRPr="000301E6">
        <w:rPr>
          <w:u w:val="single"/>
        </w:rPr>
        <w:t xml:space="preserve">размещения  </w:t>
      </w:r>
      <w:r w:rsidRPr="000301E6">
        <w:rPr>
          <w:b/>
          <w:u w:val="single"/>
        </w:rPr>
        <w:t xml:space="preserve">объектов </w:t>
      </w:r>
      <w:r w:rsidRPr="000301E6">
        <w:rPr>
          <w:u w:val="single"/>
        </w:rPr>
        <w:t>сельскохозяйственного назначения</w:t>
      </w:r>
      <w:r>
        <w:t>, предназначенных для ведения сельского хозяйства, дачного хозяйства, садоводства, личного подсобного хозяйства, развития объектов сельскохозяйственного назначения.</w:t>
      </w:r>
      <w:r w:rsidRPr="00085F75">
        <w:t xml:space="preserve"> </w:t>
      </w:r>
      <w:r>
        <w:t>Производственные зоны сельских поселений и населенных пунктов следует размещать в соответствии с документами территориального планирования.</w:t>
      </w:r>
      <w:r w:rsidRPr="00486015">
        <w:t xml:space="preserve"> </w:t>
      </w:r>
      <w:r>
        <w:t>В производственных зонах сельских поселений и населенных пунктов (далее - производственные зоны) следует размещать животноводческие, птицеводческие и звероводческие предприятия, предприятия по хранению и переработке сельскохозяйственной продукции, ремонту, техническому обслуживанию и хранению сельскохозяйственных машин и автомобилей, по изготовлению строительных конструкций, изделий и деталей из местных материалов, ветеринарные учреждения, теплицы и парники, промысловые цеха, материальные склады, транспортные, энергетические и другие объекты, связанные с проектируемыми предприятиями, а также коммуникации, обеспечивающие внутренние и внешние связи объектов производственной зоны.</w:t>
      </w:r>
    </w:p>
    <w:p w:rsidR="00CC51E9" w:rsidRPr="00D8770F" w:rsidRDefault="00CC51E9" w:rsidP="00800710">
      <w:pPr>
        <w:keepNext/>
        <w:widowControl w:val="0"/>
        <w:suppressAutoHyphens/>
        <w:spacing w:after="0"/>
        <w:ind w:firstLine="851"/>
        <w:jc w:val="both"/>
        <w:rPr>
          <w:b/>
          <w:color w:val="17365D"/>
          <w:sz w:val="28"/>
          <w:szCs w:val="28"/>
          <w:u w:val="single"/>
        </w:rPr>
      </w:pPr>
      <w:r w:rsidRPr="00D8770F">
        <w:rPr>
          <w:b/>
          <w:color w:val="17365D"/>
          <w:sz w:val="28"/>
          <w:szCs w:val="28"/>
        </w:rPr>
        <w:t xml:space="preserve">            </w:t>
      </w:r>
      <w:r w:rsidRPr="00D8770F">
        <w:rPr>
          <w:b/>
          <w:color w:val="17365D"/>
          <w:sz w:val="28"/>
          <w:szCs w:val="28"/>
          <w:u w:val="single"/>
        </w:rPr>
        <w:t>Зона рекреационного назначения - ( Р )</w:t>
      </w:r>
    </w:p>
    <w:p w:rsidR="00CC51E9" w:rsidRPr="00422286" w:rsidRDefault="00CC51E9" w:rsidP="00800710">
      <w:pPr>
        <w:spacing w:after="0" w:line="340" w:lineRule="exact"/>
        <w:ind w:firstLine="709"/>
        <w:jc w:val="both"/>
      </w:pPr>
      <w:r>
        <w:t>-Территории зон п</w:t>
      </w:r>
      <w:r w:rsidRPr="00422286">
        <w:t>редназначены для организации мест отдыха населения и включают в себя парки, сады, городские леса, лесопарки, пляжи и иные объекты.</w:t>
      </w:r>
    </w:p>
    <w:p w:rsidR="00CC51E9" w:rsidRPr="00422286" w:rsidRDefault="00CC51E9" w:rsidP="00800710">
      <w:pPr>
        <w:spacing w:after="0" w:line="340" w:lineRule="exact"/>
        <w:ind w:firstLine="709"/>
        <w:jc w:val="both"/>
      </w:pPr>
      <w:r w:rsidRPr="00422286">
        <w:t>В рекреационные зоны могут включаться ООПТ и природные объекты.</w:t>
      </w:r>
    </w:p>
    <w:p w:rsidR="00CC51E9" w:rsidRDefault="00CC51E9" w:rsidP="00800710">
      <w:pPr>
        <w:spacing w:after="0" w:line="340" w:lineRule="exact"/>
        <w:ind w:firstLine="709"/>
        <w:jc w:val="both"/>
      </w:pPr>
      <w:r w:rsidRPr="00422286">
        <w:t>На территория</w:t>
      </w:r>
      <w:r>
        <w:t>х</w:t>
      </w:r>
      <w:r w:rsidRPr="00422286">
        <w:t xml:space="preserve"> рекреационных зон не допускается строительство и расширение действующих промышленных, коммунальных и складских объектов, непосредственно не связанных с эксплуатацией объектов оздоровительного и рекреационного назначения.</w:t>
      </w:r>
    </w:p>
    <w:p w:rsidR="00CC51E9" w:rsidRDefault="00CC51E9" w:rsidP="00805F4A">
      <w:pPr>
        <w:widowControl w:val="0"/>
        <w:suppressAutoHyphens/>
        <w:spacing w:after="0" w:line="360" w:lineRule="auto"/>
        <w:ind w:firstLine="851"/>
        <w:jc w:val="both"/>
      </w:pPr>
    </w:p>
    <w:p w:rsidR="00CC51E9" w:rsidRPr="00D8770F" w:rsidRDefault="00CC51E9" w:rsidP="00800710">
      <w:pPr>
        <w:keepNext/>
        <w:widowControl w:val="0"/>
        <w:suppressAutoHyphens/>
        <w:spacing w:after="0"/>
        <w:ind w:firstLine="851"/>
        <w:jc w:val="both"/>
        <w:rPr>
          <w:b/>
          <w:color w:val="17365D"/>
          <w:sz w:val="28"/>
          <w:szCs w:val="28"/>
          <w:u w:val="single"/>
        </w:rPr>
      </w:pPr>
      <w:r w:rsidRPr="00D8770F">
        <w:rPr>
          <w:b/>
          <w:color w:val="17365D"/>
          <w:sz w:val="28"/>
          <w:szCs w:val="28"/>
        </w:rPr>
        <w:t xml:space="preserve">             </w:t>
      </w:r>
      <w:r w:rsidRPr="00D8770F">
        <w:rPr>
          <w:b/>
          <w:color w:val="17365D"/>
          <w:sz w:val="28"/>
          <w:szCs w:val="28"/>
          <w:u w:val="single"/>
        </w:rPr>
        <w:t>Зона специального назначения - ( Сп )</w:t>
      </w:r>
    </w:p>
    <w:p w:rsidR="00CC51E9" w:rsidRPr="00422286" w:rsidRDefault="00CC51E9" w:rsidP="00800710">
      <w:pPr>
        <w:spacing w:line="340" w:lineRule="exact"/>
        <w:ind w:firstLine="709"/>
        <w:jc w:val="both"/>
      </w:pPr>
      <w:r w:rsidRPr="00422286">
        <w:t>Выделяют для размещения кладбищ, крематориев, скотомогильников, свалок бытовых отходов и иных объектов, использование которых не совместимо с использованием других видов территориальных зон городских и сельских поселений.</w:t>
      </w:r>
    </w:p>
    <w:p w:rsidR="00CC51E9" w:rsidRDefault="00CC51E9" w:rsidP="00800710">
      <w:pPr>
        <w:spacing w:line="340" w:lineRule="exact"/>
        <w:ind w:firstLine="709"/>
        <w:jc w:val="both"/>
      </w:pPr>
      <w:r w:rsidRPr="00422286">
        <w:t>Порядок использования территорий зон специального назначения устанавливается правилами застройки с учетом требований государственных градостроительных нормативов и правил, специальных нормативов.</w:t>
      </w:r>
    </w:p>
    <w:p w:rsidR="00CC51E9" w:rsidRDefault="00CC51E9" w:rsidP="00800710">
      <w:pPr>
        <w:keepNext/>
        <w:widowControl w:val="0"/>
        <w:suppressAutoHyphens/>
        <w:spacing w:after="0" w:line="240" w:lineRule="auto"/>
        <w:ind w:firstLine="851"/>
        <w:jc w:val="center"/>
        <w:rPr>
          <w:b/>
          <w:i/>
          <w:sz w:val="28"/>
          <w:szCs w:val="28"/>
        </w:rPr>
      </w:pPr>
      <w:r w:rsidRPr="00AB30A9">
        <w:rPr>
          <w:b/>
          <w:i/>
          <w:sz w:val="28"/>
          <w:szCs w:val="28"/>
        </w:rPr>
        <w:t xml:space="preserve">Зона </w:t>
      </w:r>
      <w:r>
        <w:rPr>
          <w:b/>
          <w:i/>
          <w:sz w:val="28"/>
          <w:szCs w:val="28"/>
        </w:rPr>
        <w:t xml:space="preserve">специального назначения </w:t>
      </w:r>
      <w:r w:rsidRPr="00AB30A9">
        <w:rPr>
          <w:b/>
          <w:i/>
          <w:sz w:val="28"/>
          <w:szCs w:val="28"/>
        </w:rPr>
        <w:t xml:space="preserve"> делится на территориальные зоны</w:t>
      </w:r>
      <w:r>
        <w:rPr>
          <w:b/>
          <w:i/>
          <w:sz w:val="28"/>
          <w:szCs w:val="28"/>
        </w:rPr>
        <w:t>:</w:t>
      </w:r>
    </w:p>
    <w:p w:rsidR="00CC51E9" w:rsidRDefault="00CC51E9" w:rsidP="00800710">
      <w:pPr>
        <w:widowControl w:val="0"/>
        <w:suppressAutoHyphens/>
        <w:spacing w:after="0" w:line="240" w:lineRule="auto"/>
        <w:ind w:firstLine="851"/>
        <w:jc w:val="both"/>
        <w:rPr>
          <w:b/>
        </w:rPr>
      </w:pPr>
    </w:p>
    <w:p w:rsidR="00CC51E9" w:rsidRPr="00D8770F" w:rsidRDefault="00CC51E9" w:rsidP="00800710">
      <w:pPr>
        <w:widowControl w:val="0"/>
        <w:suppressAutoHyphens/>
        <w:spacing w:after="0" w:line="240" w:lineRule="auto"/>
        <w:ind w:firstLine="851"/>
        <w:jc w:val="both"/>
        <w:rPr>
          <w:b/>
        </w:rPr>
      </w:pPr>
      <w:r w:rsidRPr="00D8770F">
        <w:rPr>
          <w:b/>
        </w:rPr>
        <w:t>Сп-1 – З</w:t>
      </w:r>
      <w:r>
        <w:rPr>
          <w:b/>
        </w:rPr>
        <w:t>она</w:t>
      </w:r>
      <w:r w:rsidRPr="00D8770F">
        <w:rPr>
          <w:b/>
        </w:rPr>
        <w:t xml:space="preserve"> специального назначения связанная с захоронениями:</w:t>
      </w:r>
    </w:p>
    <w:p w:rsidR="00CC51E9" w:rsidRDefault="00CC51E9" w:rsidP="00800710">
      <w:pPr>
        <w:widowControl w:val="0"/>
        <w:suppressAutoHyphens/>
        <w:spacing w:after="0"/>
        <w:ind w:firstLine="851"/>
        <w:jc w:val="both"/>
      </w:pPr>
      <w:r>
        <w:t xml:space="preserve">-Территория зоны  </w:t>
      </w:r>
      <w:r w:rsidRPr="00422286">
        <w:t>предна</w:t>
      </w:r>
      <w:r>
        <w:t>значена для размещения</w:t>
      </w:r>
      <w:r w:rsidRPr="003B6A69">
        <w:t xml:space="preserve"> </w:t>
      </w:r>
      <w:r>
        <w:t>кладбищ, крематориев, мемориальных парков, мест захоронения животных, скотомогильников, хранения и утилизации бытовых отходов и отходов сельскохозяйственного производства, отстойников, очистных сооружений, навозохранилищ</w:t>
      </w:r>
    </w:p>
    <w:p w:rsidR="00CC51E9" w:rsidRDefault="00CC51E9" w:rsidP="00800710">
      <w:pPr>
        <w:widowControl w:val="0"/>
        <w:suppressAutoHyphens/>
        <w:spacing w:after="0" w:line="360" w:lineRule="auto"/>
        <w:ind w:firstLine="851"/>
        <w:jc w:val="both"/>
      </w:pPr>
    </w:p>
    <w:p w:rsidR="00CC51E9" w:rsidRDefault="00CC51E9" w:rsidP="00800710">
      <w:pPr>
        <w:widowControl w:val="0"/>
        <w:suppressAutoHyphens/>
        <w:spacing w:after="0"/>
        <w:ind w:firstLine="851"/>
        <w:jc w:val="both"/>
        <w:rPr>
          <w:b/>
        </w:rPr>
      </w:pPr>
      <w:r w:rsidRPr="00D8770F">
        <w:rPr>
          <w:b/>
        </w:rPr>
        <w:t>Сп</w:t>
      </w:r>
      <w:r>
        <w:rPr>
          <w:b/>
        </w:rPr>
        <w:t>-2 – Зона</w:t>
      </w:r>
      <w:r w:rsidRPr="00D8770F">
        <w:rPr>
          <w:b/>
        </w:rPr>
        <w:t xml:space="preserve"> специального назначения связанная с </w:t>
      </w:r>
      <w:r>
        <w:rPr>
          <w:b/>
        </w:rPr>
        <w:t>государственными объектами</w:t>
      </w:r>
      <w:r w:rsidRPr="00D8770F">
        <w:rPr>
          <w:b/>
        </w:rPr>
        <w:t>:</w:t>
      </w:r>
    </w:p>
    <w:p w:rsidR="00CC51E9" w:rsidRDefault="00CC51E9" w:rsidP="00800710">
      <w:pPr>
        <w:autoSpaceDE w:val="0"/>
        <w:autoSpaceDN w:val="0"/>
        <w:adjustRightInd w:val="0"/>
        <w:ind w:firstLine="540"/>
        <w:jc w:val="both"/>
      </w:pPr>
      <w:r>
        <w:t>В состав территориальных зон могут включаться зоны размещения военных объектов и иные зоны специального назначения.</w:t>
      </w:r>
    </w:p>
    <w:p w:rsidR="00CC51E9" w:rsidRDefault="00CC51E9" w:rsidP="002373EE">
      <w:pPr>
        <w:widowControl w:val="0"/>
        <w:suppressAutoHyphens/>
        <w:spacing w:after="0"/>
        <w:ind w:firstLine="851"/>
        <w:jc w:val="both"/>
        <w:rPr>
          <w:b/>
          <w:sz w:val="28"/>
          <w:szCs w:val="28"/>
        </w:rPr>
      </w:pPr>
      <w:r>
        <w:t>Границы функциональных зон с параметрами развития таких зон установлены</w:t>
      </w:r>
      <w:r w:rsidRPr="009F4877">
        <w:t xml:space="preserve"> </w:t>
      </w:r>
      <w:r>
        <w:t xml:space="preserve">на </w:t>
      </w:r>
      <w:r w:rsidRPr="004C76BB">
        <w:rPr>
          <w:b/>
          <w:sz w:val="28"/>
          <w:szCs w:val="28"/>
        </w:rPr>
        <w:t xml:space="preserve">«Схеме анализа комплексного развития территории и размещения объектов местного значения с учётом ограничений использования территории </w:t>
      </w:r>
      <w:r>
        <w:rPr>
          <w:b/>
          <w:sz w:val="28"/>
          <w:szCs w:val="28"/>
        </w:rPr>
        <w:t>Ольговского</w:t>
      </w:r>
      <w:r w:rsidRPr="004C76BB">
        <w:rPr>
          <w:b/>
          <w:sz w:val="28"/>
          <w:szCs w:val="28"/>
        </w:rPr>
        <w:t xml:space="preserve"> сельсовета».</w:t>
      </w:r>
    </w:p>
    <w:p w:rsidR="00CC51E9" w:rsidRDefault="00CC51E9" w:rsidP="00805F4A">
      <w:pPr>
        <w:widowControl w:val="0"/>
        <w:suppressAutoHyphens/>
        <w:spacing w:after="0" w:line="360" w:lineRule="auto"/>
        <w:ind w:firstLine="851"/>
        <w:jc w:val="both"/>
      </w:pPr>
    </w:p>
    <w:p w:rsidR="00CC51E9" w:rsidRPr="003F0992" w:rsidRDefault="00CC51E9" w:rsidP="002E06DD">
      <w:pPr>
        <w:widowControl w:val="0"/>
        <w:suppressAutoHyphens/>
        <w:spacing w:after="0"/>
        <w:ind w:firstLine="851"/>
        <w:jc w:val="both"/>
        <w:rPr>
          <w:b/>
        </w:rPr>
      </w:pPr>
      <w:r w:rsidRPr="003F0992">
        <w:rPr>
          <w:b/>
        </w:rPr>
        <w:t xml:space="preserve">Генеральным планом </w:t>
      </w:r>
      <w:r>
        <w:rPr>
          <w:b/>
        </w:rPr>
        <w:t xml:space="preserve">установлены размеры </w:t>
      </w:r>
      <w:r w:rsidRPr="003F0992">
        <w:rPr>
          <w:b/>
        </w:rPr>
        <w:t>площадей, занимаемых функциональными зонами (по видам зон)</w:t>
      </w:r>
      <w:r>
        <w:rPr>
          <w:b/>
        </w:rPr>
        <w:t xml:space="preserve"> в </w:t>
      </w:r>
      <w:r w:rsidRPr="00094F17">
        <w:rPr>
          <w:b/>
          <w:sz w:val="28"/>
          <w:szCs w:val="28"/>
        </w:rPr>
        <w:t>населённых пунктах</w:t>
      </w:r>
      <w:r>
        <w:rPr>
          <w:b/>
        </w:rPr>
        <w:t xml:space="preserve"> (на момент разработки генплана)</w:t>
      </w:r>
      <w:r w:rsidRPr="00327EE3">
        <w:t>:</w:t>
      </w:r>
    </w:p>
    <w:p w:rsidR="00CC51E9" w:rsidRDefault="00CC51E9" w:rsidP="002E06DD">
      <w:pPr>
        <w:widowControl w:val="0"/>
        <w:suppressAutoHyphens/>
        <w:spacing w:after="0"/>
        <w:ind w:firstLine="851"/>
        <w:jc w:val="both"/>
        <w:rPr>
          <w:b/>
        </w:rPr>
      </w:pPr>
    </w:p>
    <w:p w:rsidR="00CC51E9" w:rsidRPr="00DA6C74" w:rsidRDefault="00CC51E9" w:rsidP="007D7A0F">
      <w:pPr>
        <w:pStyle w:val="1"/>
        <w:widowControl w:val="0"/>
        <w:numPr>
          <w:ilvl w:val="0"/>
          <w:numId w:val="8"/>
        </w:numPr>
        <w:suppressAutoHyphens/>
        <w:spacing w:after="0" w:line="360" w:lineRule="auto"/>
        <w:ind w:left="0" w:firstLine="284"/>
        <w:jc w:val="both"/>
        <w:rPr>
          <w:b/>
          <w:sz w:val="28"/>
          <w:szCs w:val="28"/>
        </w:rPr>
      </w:pPr>
      <w:r w:rsidRPr="00DA6C74">
        <w:rPr>
          <w:b/>
          <w:sz w:val="28"/>
          <w:szCs w:val="28"/>
        </w:rPr>
        <w:t xml:space="preserve">Жилые зоны </w:t>
      </w:r>
      <w:r w:rsidRPr="00DA6C74">
        <w:rPr>
          <w:sz w:val="28"/>
          <w:szCs w:val="28"/>
        </w:rPr>
        <w:t>(Ж 1, Ж 2)</w:t>
      </w:r>
      <w:r w:rsidRPr="00DA6C74">
        <w:rPr>
          <w:b/>
          <w:sz w:val="28"/>
          <w:szCs w:val="28"/>
        </w:rPr>
        <w:t xml:space="preserve"> ---------------------------------------------- 436,6 га;</w:t>
      </w:r>
    </w:p>
    <w:p w:rsidR="00CC51E9" w:rsidRPr="00DA6C74" w:rsidRDefault="00CC51E9" w:rsidP="007D7A0F">
      <w:pPr>
        <w:pStyle w:val="1"/>
        <w:widowControl w:val="0"/>
        <w:numPr>
          <w:ilvl w:val="0"/>
          <w:numId w:val="8"/>
        </w:numPr>
        <w:suppressAutoHyphens/>
        <w:spacing w:after="0" w:line="360" w:lineRule="auto"/>
        <w:ind w:left="0" w:firstLine="284"/>
        <w:jc w:val="both"/>
        <w:rPr>
          <w:b/>
          <w:sz w:val="28"/>
          <w:szCs w:val="28"/>
        </w:rPr>
      </w:pPr>
      <w:r w:rsidRPr="00DA6C74">
        <w:rPr>
          <w:b/>
          <w:sz w:val="28"/>
          <w:szCs w:val="28"/>
        </w:rPr>
        <w:t xml:space="preserve">Общественно-деловые зоны </w:t>
      </w:r>
      <w:r w:rsidRPr="00DA6C74">
        <w:rPr>
          <w:sz w:val="28"/>
          <w:szCs w:val="28"/>
        </w:rPr>
        <w:t>(О 1, О 2)</w:t>
      </w:r>
      <w:r w:rsidRPr="00DA6C74">
        <w:rPr>
          <w:b/>
          <w:sz w:val="28"/>
          <w:szCs w:val="28"/>
        </w:rPr>
        <w:t xml:space="preserve">  -------------------------- 4,5 га;</w:t>
      </w:r>
    </w:p>
    <w:p w:rsidR="00CC51E9" w:rsidRPr="00DA6C74" w:rsidRDefault="00CC51E9" w:rsidP="007D7A0F">
      <w:pPr>
        <w:pStyle w:val="1"/>
        <w:widowControl w:val="0"/>
        <w:numPr>
          <w:ilvl w:val="0"/>
          <w:numId w:val="8"/>
        </w:numPr>
        <w:suppressAutoHyphens/>
        <w:spacing w:after="0" w:line="360" w:lineRule="auto"/>
        <w:ind w:left="0" w:firstLine="284"/>
        <w:jc w:val="both"/>
        <w:rPr>
          <w:b/>
          <w:sz w:val="28"/>
          <w:szCs w:val="28"/>
        </w:rPr>
      </w:pPr>
      <w:r w:rsidRPr="00DA6C74">
        <w:rPr>
          <w:b/>
          <w:sz w:val="28"/>
          <w:szCs w:val="28"/>
        </w:rPr>
        <w:t xml:space="preserve">Зоны сельскохозяйственного использования </w:t>
      </w:r>
      <w:r w:rsidRPr="00DA6C74">
        <w:rPr>
          <w:sz w:val="28"/>
          <w:szCs w:val="28"/>
        </w:rPr>
        <w:t>(Сх1)</w:t>
      </w:r>
      <w:r w:rsidRPr="00DA6C74">
        <w:rPr>
          <w:b/>
          <w:sz w:val="28"/>
          <w:szCs w:val="28"/>
        </w:rPr>
        <w:t xml:space="preserve"> ------- 1122,2 га;</w:t>
      </w:r>
    </w:p>
    <w:p w:rsidR="00CC51E9" w:rsidRPr="00DA6C74" w:rsidRDefault="00CC51E9" w:rsidP="00DA6C74">
      <w:pPr>
        <w:pStyle w:val="1"/>
        <w:widowControl w:val="0"/>
        <w:numPr>
          <w:ilvl w:val="0"/>
          <w:numId w:val="8"/>
        </w:numPr>
        <w:suppressAutoHyphens/>
        <w:spacing w:after="0" w:line="360" w:lineRule="auto"/>
        <w:ind w:left="0" w:firstLine="284"/>
        <w:jc w:val="both"/>
        <w:rPr>
          <w:b/>
          <w:sz w:val="28"/>
          <w:szCs w:val="28"/>
        </w:rPr>
      </w:pPr>
      <w:r w:rsidRPr="00DA6C74">
        <w:rPr>
          <w:b/>
          <w:sz w:val="28"/>
          <w:szCs w:val="28"/>
        </w:rPr>
        <w:t xml:space="preserve">Зоны сельскохозяйственного использования </w:t>
      </w:r>
      <w:r w:rsidRPr="00DA6C74">
        <w:rPr>
          <w:sz w:val="28"/>
          <w:szCs w:val="28"/>
        </w:rPr>
        <w:t>(Сх 2)</w:t>
      </w:r>
      <w:r w:rsidRPr="00DA6C74">
        <w:rPr>
          <w:b/>
          <w:sz w:val="28"/>
          <w:szCs w:val="28"/>
        </w:rPr>
        <w:t xml:space="preserve"> --------- 38,9 га;</w:t>
      </w:r>
    </w:p>
    <w:p w:rsidR="00CC51E9" w:rsidRPr="00DA6C74" w:rsidRDefault="00CC51E9" w:rsidP="007D7A0F">
      <w:pPr>
        <w:pStyle w:val="1"/>
        <w:widowControl w:val="0"/>
        <w:numPr>
          <w:ilvl w:val="0"/>
          <w:numId w:val="8"/>
        </w:numPr>
        <w:suppressAutoHyphens/>
        <w:spacing w:after="0" w:line="360" w:lineRule="auto"/>
        <w:ind w:left="0" w:firstLine="284"/>
        <w:jc w:val="both"/>
        <w:rPr>
          <w:b/>
          <w:sz w:val="28"/>
          <w:szCs w:val="28"/>
        </w:rPr>
      </w:pPr>
      <w:r w:rsidRPr="00DA6C74">
        <w:rPr>
          <w:b/>
          <w:sz w:val="28"/>
          <w:szCs w:val="28"/>
        </w:rPr>
        <w:t xml:space="preserve">Зоны производственного использования </w:t>
      </w:r>
      <w:r w:rsidRPr="00DA6C74">
        <w:rPr>
          <w:sz w:val="28"/>
          <w:szCs w:val="28"/>
        </w:rPr>
        <w:t xml:space="preserve">(П 1, П 2) </w:t>
      </w:r>
      <w:r w:rsidRPr="00DA6C74">
        <w:rPr>
          <w:b/>
          <w:sz w:val="28"/>
          <w:szCs w:val="28"/>
        </w:rPr>
        <w:t>---------- 8,7 га;</w:t>
      </w:r>
    </w:p>
    <w:p w:rsidR="00CC51E9" w:rsidRPr="002D225A" w:rsidRDefault="00CC51E9" w:rsidP="007D7A0F">
      <w:pPr>
        <w:pStyle w:val="1"/>
        <w:widowControl w:val="0"/>
        <w:numPr>
          <w:ilvl w:val="0"/>
          <w:numId w:val="8"/>
        </w:numPr>
        <w:tabs>
          <w:tab w:val="left" w:pos="567"/>
        </w:tabs>
        <w:suppressAutoHyphens/>
        <w:spacing w:after="0" w:line="240" w:lineRule="auto"/>
        <w:ind w:left="142" w:firstLine="142"/>
        <w:jc w:val="both"/>
        <w:rPr>
          <w:b/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  </w:t>
      </w:r>
      <w:r>
        <w:rPr>
          <w:b/>
          <w:sz w:val="28"/>
          <w:szCs w:val="28"/>
        </w:rPr>
        <w:t>З</w:t>
      </w:r>
      <w:r w:rsidRPr="002D225A">
        <w:rPr>
          <w:b/>
          <w:sz w:val="28"/>
          <w:szCs w:val="28"/>
        </w:rPr>
        <w:t xml:space="preserve">оны </w:t>
      </w:r>
      <w:r>
        <w:rPr>
          <w:b/>
          <w:sz w:val="28"/>
          <w:szCs w:val="28"/>
        </w:rPr>
        <w:t xml:space="preserve">транспортной инфраструктуры </w:t>
      </w:r>
      <w:r w:rsidRPr="002A5997">
        <w:rPr>
          <w:sz w:val="28"/>
          <w:szCs w:val="28"/>
        </w:rPr>
        <w:t>(Т)</w:t>
      </w:r>
      <w:r>
        <w:rPr>
          <w:b/>
          <w:sz w:val="28"/>
          <w:szCs w:val="28"/>
        </w:rPr>
        <w:t xml:space="preserve"> </w:t>
      </w:r>
      <w:r w:rsidRPr="00405920">
        <w:t>(</w:t>
      </w:r>
      <w:r>
        <w:t xml:space="preserve">улично-дорожная сеть, автомобильные и железные дорог и объектов транспортной инфраструктуры, </w:t>
      </w:r>
      <w:r w:rsidRPr="00F11F45">
        <w:t xml:space="preserve"> обслуживани</w:t>
      </w:r>
      <w:r>
        <w:t>я общественного транспорта ( автостанция</w:t>
      </w:r>
      <w:r w:rsidRPr="00F11F45">
        <w:t xml:space="preserve"> с автовок</w:t>
      </w:r>
      <w:r>
        <w:t>залом, стоянки и гаражи), АЗС,</w:t>
      </w:r>
      <w:r w:rsidRPr="00FE5E83">
        <w:t xml:space="preserve"> </w:t>
      </w:r>
      <w:r>
        <w:t xml:space="preserve">ПАТП и АТП, </w:t>
      </w:r>
      <w:r w:rsidRPr="00422286">
        <w:t xml:space="preserve">внешние дороги с </w:t>
      </w:r>
      <w:r>
        <w:t xml:space="preserve">охранными </w:t>
      </w:r>
      <w:r w:rsidRPr="00422286">
        <w:t>зонами</w:t>
      </w:r>
      <w:r>
        <w:t xml:space="preserve"> </w:t>
      </w:r>
      <w:r w:rsidRPr="00DA6C74">
        <w:rPr>
          <w:b/>
        </w:rPr>
        <w:t>-----------</w:t>
      </w:r>
      <w:r w:rsidRPr="00DA6C74">
        <w:rPr>
          <w:b/>
          <w:sz w:val="28"/>
          <w:szCs w:val="28"/>
        </w:rPr>
        <w:t xml:space="preserve"> 4,7 га;</w:t>
      </w:r>
    </w:p>
    <w:p w:rsidR="00CC51E9" w:rsidRDefault="00CC51E9" w:rsidP="007D7A0F">
      <w:pPr>
        <w:pStyle w:val="1"/>
        <w:widowControl w:val="0"/>
        <w:tabs>
          <w:tab w:val="left" w:pos="567"/>
        </w:tabs>
        <w:suppressAutoHyphens/>
        <w:spacing w:after="0" w:line="240" w:lineRule="auto"/>
        <w:ind w:left="142" w:firstLine="142"/>
        <w:jc w:val="both"/>
        <w:rPr>
          <w:b/>
          <w:sz w:val="28"/>
          <w:szCs w:val="28"/>
        </w:rPr>
      </w:pPr>
    </w:p>
    <w:p w:rsidR="00CC51E9" w:rsidRPr="006345EC" w:rsidRDefault="00CC51E9" w:rsidP="007D7A0F">
      <w:pPr>
        <w:pStyle w:val="1"/>
        <w:widowControl w:val="0"/>
        <w:numPr>
          <w:ilvl w:val="0"/>
          <w:numId w:val="8"/>
        </w:numPr>
        <w:tabs>
          <w:tab w:val="left" w:pos="567"/>
        </w:tabs>
        <w:suppressAutoHyphens/>
        <w:spacing w:after="0" w:line="240" w:lineRule="auto"/>
        <w:ind w:left="142" w:firstLine="14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405920">
        <w:rPr>
          <w:b/>
          <w:sz w:val="28"/>
          <w:szCs w:val="28"/>
        </w:rPr>
        <w:t>Зона</w:t>
      </w:r>
      <w:r w:rsidRPr="00405920">
        <w:rPr>
          <w:b/>
          <w:i/>
          <w:sz w:val="28"/>
          <w:szCs w:val="28"/>
        </w:rPr>
        <w:t xml:space="preserve"> </w:t>
      </w:r>
      <w:r w:rsidRPr="00405920">
        <w:rPr>
          <w:b/>
          <w:sz w:val="28"/>
          <w:szCs w:val="28"/>
        </w:rPr>
        <w:t>инженерной  инфраструктуры</w:t>
      </w:r>
      <w:r>
        <w:rPr>
          <w:b/>
          <w:sz w:val="28"/>
          <w:szCs w:val="28"/>
        </w:rPr>
        <w:t xml:space="preserve"> </w:t>
      </w:r>
      <w:r w:rsidRPr="002A5997">
        <w:rPr>
          <w:sz w:val="28"/>
          <w:szCs w:val="28"/>
        </w:rPr>
        <w:t>(</w:t>
      </w:r>
      <w:r>
        <w:rPr>
          <w:sz w:val="28"/>
          <w:szCs w:val="28"/>
        </w:rPr>
        <w:t>И</w:t>
      </w:r>
      <w:r w:rsidRPr="002A5997">
        <w:rPr>
          <w:sz w:val="28"/>
          <w:szCs w:val="28"/>
        </w:rPr>
        <w:t>)</w:t>
      </w:r>
      <w:r>
        <w:rPr>
          <w:b/>
          <w:sz w:val="28"/>
          <w:szCs w:val="28"/>
        </w:rPr>
        <w:t xml:space="preserve">  </w:t>
      </w:r>
      <w:r w:rsidRPr="00391CAB">
        <w:rPr>
          <w:sz w:val="28"/>
          <w:szCs w:val="28"/>
        </w:rPr>
        <w:t>(</w:t>
      </w:r>
      <w:r>
        <w:t>электрические сети, трансформаторные подстанции, магистральные газопроводы, ГРП, водопроводы</w:t>
      </w:r>
      <w:r w:rsidRPr="00391CAB">
        <w:t>, водозаборны</w:t>
      </w:r>
      <w:r>
        <w:t>е сооружения</w:t>
      </w:r>
      <w:r w:rsidRPr="00391CAB">
        <w:t>,</w:t>
      </w:r>
      <w:r>
        <w:t xml:space="preserve"> скважины,</w:t>
      </w:r>
      <w:r w:rsidRPr="00391CAB">
        <w:t xml:space="preserve"> очистны</w:t>
      </w:r>
      <w:r>
        <w:t>е сооружения,</w:t>
      </w:r>
      <w:r w:rsidRPr="00391CAB">
        <w:t xml:space="preserve"> КНС</w:t>
      </w:r>
      <w:r>
        <w:t xml:space="preserve">) </w:t>
      </w:r>
      <w:r w:rsidRPr="00284A33">
        <w:rPr>
          <w:b/>
        </w:rPr>
        <w:t>---------------</w:t>
      </w:r>
      <w:r>
        <w:t xml:space="preserve">  </w:t>
      </w:r>
      <w:r w:rsidRPr="00056C59">
        <w:rPr>
          <w:b/>
          <w:sz w:val="28"/>
          <w:szCs w:val="28"/>
        </w:rPr>
        <w:t>00,0 га;</w:t>
      </w:r>
    </w:p>
    <w:p w:rsidR="00CC51E9" w:rsidRPr="00704BF7" w:rsidRDefault="00CC51E9" w:rsidP="007D7A0F">
      <w:pPr>
        <w:pStyle w:val="1"/>
        <w:widowControl w:val="0"/>
        <w:suppressAutoHyphens/>
        <w:spacing w:after="0" w:line="360" w:lineRule="auto"/>
        <w:ind w:left="284"/>
        <w:jc w:val="both"/>
        <w:rPr>
          <w:b/>
          <w:color w:val="C00000"/>
          <w:sz w:val="28"/>
          <w:szCs w:val="28"/>
        </w:rPr>
      </w:pPr>
    </w:p>
    <w:p w:rsidR="00CC51E9" w:rsidRPr="00DA6C74" w:rsidRDefault="00CC51E9" w:rsidP="007D7A0F">
      <w:pPr>
        <w:pStyle w:val="1"/>
        <w:widowControl w:val="0"/>
        <w:numPr>
          <w:ilvl w:val="0"/>
          <w:numId w:val="8"/>
        </w:numPr>
        <w:suppressAutoHyphens/>
        <w:spacing w:after="0" w:line="360" w:lineRule="auto"/>
        <w:ind w:left="0" w:firstLine="284"/>
        <w:jc w:val="both"/>
        <w:rPr>
          <w:b/>
          <w:sz w:val="28"/>
          <w:szCs w:val="28"/>
        </w:rPr>
      </w:pPr>
      <w:r w:rsidRPr="00DA6C74">
        <w:rPr>
          <w:b/>
          <w:sz w:val="28"/>
          <w:szCs w:val="28"/>
        </w:rPr>
        <w:t xml:space="preserve">Зоны специального назначения </w:t>
      </w:r>
      <w:r w:rsidRPr="00DA6C74">
        <w:rPr>
          <w:sz w:val="28"/>
          <w:szCs w:val="28"/>
        </w:rPr>
        <w:t>(С1, С2)</w:t>
      </w:r>
      <w:r w:rsidRPr="00DA6C74">
        <w:rPr>
          <w:b/>
          <w:sz w:val="28"/>
          <w:szCs w:val="28"/>
        </w:rPr>
        <w:t xml:space="preserve"> </w:t>
      </w:r>
      <w:r w:rsidRPr="00DA6C74">
        <w:t xml:space="preserve">(кладбища, крематории, скотомогильники, военные объекты и др.) </w:t>
      </w:r>
      <w:r w:rsidRPr="00DA6C74">
        <w:rPr>
          <w:b/>
          <w:sz w:val="28"/>
          <w:szCs w:val="28"/>
        </w:rPr>
        <w:t xml:space="preserve"> --------------------------------------- 7,7 га;</w:t>
      </w:r>
    </w:p>
    <w:p w:rsidR="00CC51E9" w:rsidRPr="00704BF7" w:rsidRDefault="00CC51E9" w:rsidP="007D7A0F">
      <w:pPr>
        <w:pStyle w:val="1"/>
        <w:widowControl w:val="0"/>
        <w:numPr>
          <w:ilvl w:val="0"/>
          <w:numId w:val="8"/>
        </w:numPr>
        <w:suppressAutoHyphens/>
        <w:spacing w:after="0" w:line="360" w:lineRule="auto"/>
        <w:ind w:left="0" w:firstLine="284"/>
        <w:jc w:val="both"/>
        <w:rPr>
          <w:b/>
          <w:color w:val="C00000"/>
          <w:sz w:val="28"/>
          <w:szCs w:val="28"/>
        </w:rPr>
      </w:pPr>
      <w:r w:rsidRPr="007D7A0F">
        <w:rPr>
          <w:b/>
          <w:sz w:val="28"/>
          <w:szCs w:val="28"/>
        </w:rPr>
        <w:t xml:space="preserve">Водоохранная  зона, прибрежно-защитная полоса </w:t>
      </w:r>
      <w:r w:rsidRPr="00056C59">
        <w:rPr>
          <w:b/>
          <w:sz w:val="28"/>
          <w:szCs w:val="28"/>
        </w:rPr>
        <w:t>----------- 00,0 га;</w:t>
      </w:r>
    </w:p>
    <w:p w:rsidR="00CC51E9" w:rsidRDefault="00CC51E9" w:rsidP="00805F4A">
      <w:pPr>
        <w:pStyle w:val="1"/>
        <w:widowControl w:val="0"/>
        <w:suppressAutoHyphens/>
        <w:spacing w:after="0" w:line="360" w:lineRule="auto"/>
        <w:ind w:left="851"/>
        <w:jc w:val="both"/>
      </w:pPr>
    </w:p>
    <w:p w:rsidR="00CC51E9" w:rsidRPr="00495ED1" w:rsidRDefault="00CC51E9" w:rsidP="003266A9">
      <w:pPr>
        <w:pStyle w:val="Heading2"/>
        <w:keepNext w:val="0"/>
        <w:keepLines w:val="0"/>
        <w:widowControl w:val="0"/>
        <w:suppressAutoHyphens/>
        <w:spacing w:before="0" w:line="240" w:lineRule="auto"/>
        <w:ind w:left="720"/>
        <w:jc w:val="center"/>
        <w:rPr>
          <w:rFonts w:ascii="Times New Roman" w:hAnsi="Times New Roman"/>
          <w:i/>
          <w:color w:val="17365D"/>
          <w:sz w:val="32"/>
          <w:szCs w:val="32"/>
        </w:rPr>
      </w:pPr>
      <w:bookmarkStart w:id="18" w:name="_Toc268263727"/>
      <w:bookmarkStart w:id="19" w:name="_Toc298142858"/>
      <w:bookmarkStart w:id="20" w:name="_Toc336507777"/>
      <w:r w:rsidRPr="00495ED1">
        <w:rPr>
          <w:rFonts w:ascii="Times New Roman" w:hAnsi="Times New Roman"/>
          <w:i/>
          <w:color w:val="17365D"/>
          <w:sz w:val="32"/>
          <w:szCs w:val="32"/>
        </w:rPr>
        <w:t>2.4 Мероприятия по развитию социально-экономической сферы</w:t>
      </w:r>
      <w:bookmarkEnd w:id="18"/>
      <w:bookmarkEnd w:id="19"/>
      <w:bookmarkEnd w:id="20"/>
      <w:r w:rsidRPr="00495ED1">
        <w:rPr>
          <w:rFonts w:ascii="Times New Roman" w:hAnsi="Times New Roman"/>
          <w:i/>
          <w:color w:val="17365D"/>
          <w:sz w:val="32"/>
          <w:szCs w:val="32"/>
        </w:rPr>
        <w:t xml:space="preserve"> </w:t>
      </w:r>
    </w:p>
    <w:p w:rsidR="00CC51E9" w:rsidRPr="00A0433E" w:rsidRDefault="00CC51E9" w:rsidP="00805F4A">
      <w:pPr>
        <w:widowControl w:val="0"/>
        <w:spacing w:after="0"/>
        <w:rPr>
          <w:lang w:eastAsia="ru-RU"/>
        </w:rPr>
      </w:pPr>
    </w:p>
    <w:p w:rsidR="00CC51E9" w:rsidRPr="00FB7391" w:rsidRDefault="00CC51E9" w:rsidP="00F90238">
      <w:pPr>
        <w:pStyle w:val="Heading3"/>
        <w:keepNext w:val="0"/>
        <w:keepLines w:val="0"/>
        <w:widowControl w:val="0"/>
        <w:suppressAutoHyphens/>
        <w:spacing w:before="0" w:line="360" w:lineRule="auto"/>
        <w:ind w:left="1077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21" w:name="_Toc336507778"/>
      <w:r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2.4.1 Развитие экономической сферы</w:t>
      </w:r>
      <w:bookmarkEnd w:id="21"/>
    </w:p>
    <w:p w:rsidR="00CC51E9" w:rsidRDefault="00CC51E9" w:rsidP="00805F4A">
      <w:pPr>
        <w:widowControl w:val="0"/>
        <w:suppressAutoHyphens/>
        <w:spacing w:after="0" w:line="360" w:lineRule="auto"/>
        <w:ind w:firstLine="851"/>
        <w:jc w:val="both"/>
      </w:pPr>
      <w:r w:rsidRPr="008C5D29">
        <w:t xml:space="preserve">Восстановление и развитие </w:t>
      </w:r>
      <w:r>
        <w:t xml:space="preserve">промышленного </w:t>
      </w:r>
      <w:r w:rsidRPr="008C5D29">
        <w:t xml:space="preserve">потенциала </w:t>
      </w:r>
      <w:r>
        <w:t>муниципального образования</w:t>
      </w:r>
      <w:r w:rsidRPr="008C5D29">
        <w:t xml:space="preserve"> планируется посредством привлечения инвесторов и развития соответст</w:t>
      </w:r>
      <w:r>
        <w:t>вующих промышленных производств:</w:t>
      </w:r>
    </w:p>
    <w:p w:rsidR="00CC51E9" w:rsidRDefault="00CC51E9" w:rsidP="006A1D04">
      <w:pPr>
        <w:widowControl w:val="0"/>
        <w:suppressAutoHyphens/>
        <w:spacing w:after="0"/>
        <w:jc w:val="center"/>
        <w:rPr>
          <w:b/>
          <w:i/>
          <w:color w:val="000000"/>
          <w:sz w:val="28"/>
          <w:szCs w:val="28"/>
        </w:rPr>
      </w:pPr>
    </w:p>
    <w:p w:rsidR="00CC51E9" w:rsidRPr="007E30A6" w:rsidRDefault="00CC51E9" w:rsidP="006A1D04">
      <w:pPr>
        <w:widowControl w:val="0"/>
        <w:suppressAutoHyphens/>
        <w:spacing w:after="0"/>
        <w:jc w:val="center"/>
        <w:rPr>
          <w:b/>
          <w:i/>
          <w:color w:val="000000"/>
          <w:sz w:val="28"/>
          <w:szCs w:val="28"/>
        </w:rPr>
      </w:pPr>
      <w:r w:rsidRPr="007E30A6">
        <w:rPr>
          <w:b/>
          <w:i/>
          <w:color w:val="000000"/>
          <w:sz w:val="28"/>
          <w:szCs w:val="28"/>
        </w:rPr>
        <w:t xml:space="preserve">Генеральным планом  на 1-ю очередь строительства </w:t>
      </w:r>
      <w:r>
        <w:rPr>
          <w:b/>
          <w:i/>
          <w:color w:val="000000"/>
          <w:sz w:val="28"/>
          <w:szCs w:val="28"/>
        </w:rPr>
        <w:t>(до 2021</w:t>
      </w:r>
      <w:r w:rsidRPr="007E30A6">
        <w:rPr>
          <w:b/>
          <w:i/>
          <w:color w:val="000000"/>
          <w:sz w:val="28"/>
          <w:szCs w:val="28"/>
        </w:rPr>
        <w:t>г.)  предлагается:</w:t>
      </w:r>
    </w:p>
    <w:p w:rsidR="00CC51E9" w:rsidRPr="00966A0C" w:rsidRDefault="00CC51E9" w:rsidP="00966A0C">
      <w:pPr>
        <w:widowControl w:val="0"/>
        <w:suppressAutoHyphens/>
        <w:spacing w:after="0"/>
        <w:ind w:firstLine="851"/>
        <w:jc w:val="center"/>
        <w:rPr>
          <w:b/>
          <w:i/>
          <w:sz w:val="26"/>
          <w:szCs w:val="26"/>
        </w:rPr>
      </w:pPr>
    </w:p>
    <w:p w:rsidR="00CC51E9" w:rsidRDefault="00CC51E9" w:rsidP="00805F4A">
      <w:pPr>
        <w:pStyle w:val="1"/>
        <w:widowControl w:val="0"/>
        <w:numPr>
          <w:ilvl w:val="0"/>
          <w:numId w:val="9"/>
        </w:numPr>
        <w:suppressAutoHyphens/>
        <w:spacing w:after="0" w:line="360" w:lineRule="auto"/>
        <w:ind w:left="0" w:firstLine="851"/>
        <w:jc w:val="both"/>
      </w:pPr>
      <w:r w:rsidRPr="0025196A">
        <w:t>увеличение объема целевог</w:t>
      </w:r>
      <w:r w:rsidRPr="00303983">
        <w:t>о</w:t>
      </w:r>
      <w:r w:rsidRPr="0025196A">
        <w:t xml:space="preserve"> использования сельск</w:t>
      </w:r>
      <w:r>
        <w:t>охозяйственных угодий поселения;</w:t>
      </w:r>
    </w:p>
    <w:p w:rsidR="00CC51E9" w:rsidRDefault="00CC51E9" w:rsidP="00805F4A">
      <w:pPr>
        <w:pStyle w:val="1"/>
        <w:widowControl w:val="0"/>
        <w:numPr>
          <w:ilvl w:val="0"/>
          <w:numId w:val="9"/>
        </w:numPr>
        <w:suppressAutoHyphens/>
        <w:spacing w:after="0" w:line="360" w:lineRule="auto"/>
        <w:ind w:left="0" w:firstLine="851"/>
        <w:jc w:val="both"/>
      </w:pPr>
      <w:r>
        <w:t>выделение в качестве инвестиционных площадок для развития малого и среднего предпринимательства недействующих, фактически заброшенных промышленных площадок;</w:t>
      </w:r>
    </w:p>
    <w:p w:rsidR="00CC51E9" w:rsidRDefault="00CC51E9" w:rsidP="00844566">
      <w:pPr>
        <w:pStyle w:val="1"/>
        <w:widowControl w:val="0"/>
        <w:numPr>
          <w:ilvl w:val="0"/>
          <w:numId w:val="9"/>
        </w:numPr>
        <w:suppressAutoHyphens/>
        <w:spacing w:after="0" w:line="360" w:lineRule="auto"/>
        <w:ind w:left="0" w:firstLine="851"/>
        <w:jc w:val="both"/>
      </w:pPr>
      <w:r w:rsidRPr="005A2E72">
        <w:t>мероприятия по развитию сельского хозяйства и малого предпринимательства, приведенные в таблице</w:t>
      </w:r>
      <w:r>
        <w:t>;</w:t>
      </w:r>
    </w:p>
    <w:p w:rsidR="00CC51E9" w:rsidRPr="00D72384" w:rsidRDefault="00CC51E9" w:rsidP="00844566">
      <w:pPr>
        <w:pStyle w:val="1"/>
        <w:widowControl w:val="0"/>
        <w:suppressAutoHyphens/>
        <w:spacing w:after="0" w:line="360" w:lineRule="auto"/>
        <w:ind w:left="851"/>
        <w:jc w:val="both"/>
      </w:pPr>
      <w:r w:rsidRPr="00D72384">
        <w:rPr>
          <w:b/>
        </w:rPr>
        <w:t xml:space="preserve">Таблица </w:t>
      </w:r>
      <w:r w:rsidRPr="00D72384">
        <w:rPr>
          <w:b/>
        </w:rPr>
        <w:fldChar w:fldCharType="begin"/>
      </w:r>
      <w:r w:rsidRPr="00D72384">
        <w:rPr>
          <w:b/>
        </w:rPr>
        <w:instrText xml:space="preserve"> </w:instrText>
      </w:r>
      <w:r w:rsidRPr="00D72384">
        <w:rPr>
          <w:b/>
          <w:lang w:val="en-US"/>
        </w:rPr>
        <w:instrText>SEQ</w:instrText>
      </w:r>
      <w:r w:rsidRPr="00D72384">
        <w:rPr>
          <w:b/>
        </w:rPr>
        <w:instrText xml:space="preserve"> Таблица \* </w:instrText>
      </w:r>
      <w:r w:rsidRPr="00D72384">
        <w:rPr>
          <w:b/>
          <w:lang w:val="en-US"/>
        </w:rPr>
        <w:instrText>ARABIC</w:instrText>
      </w:r>
      <w:r w:rsidRPr="00D72384">
        <w:rPr>
          <w:b/>
        </w:rPr>
        <w:instrText xml:space="preserve"> </w:instrText>
      </w:r>
      <w:r w:rsidRPr="00D72384">
        <w:rPr>
          <w:b/>
        </w:rPr>
        <w:fldChar w:fldCharType="separate"/>
      </w:r>
      <w:r w:rsidRPr="00D72384">
        <w:rPr>
          <w:b/>
          <w:noProof/>
        </w:rPr>
        <w:t>3</w:t>
      </w:r>
      <w:r w:rsidRPr="00D72384">
        <w:rPr>
          <w:b/>
        </w:rPr>
        <w:fldChar w:fldCharType="end"/>
      </w:r>
      <w:r w:rsidRPr="00D72384">
        <w:rPr>
          <w:b/>
        </w:rPr>
        <w:t xml:space="preserve"> - Мероприятия по развитию сельского хозяйства и малого </w:t>
      </w:r>
      <w:r>
        <w:rPr>
          <w:b/>
        </w:rPr>
        <w:t xml:space="preserve">    </w:t>
      </w:r>
      <w:r w:rsidRPr="00D72384">
        <w:rPr>
          <w:b/>
        </w:rPr>
        <w:t>предпринимательства</w:t>
      </w:r>
    </w:p>
    <w:p w:rsidR="00CC51E9" w:rsidRPr="00867E1A" w:rsidRDefault="00CC51E9" w:rsidP="00844566">
      <w:pPr>
        <w:pStyle w:val="ListParagraph"/>
        <w:keepNext/>
        <w:spacing w:after="0" w:line="240" w:lineRule="auto"/>
        <w:ind w:left="1571"/>
        <w:rPr>
          <w:b/>
          <w:sz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33"/>
        <w:gridCol w:w="3262"/>
        <w:gridCol w:w="1949"/>
        <w:gridCol w:w="2305"/>
        <w:gridCol w:w="1422"/>
      </w:tblGrid>
      <w:tr w:rsidR="00CC51E9" w:rsidRPr="006F31DA" w:rsidTr="00844566">
        <w:tc>
          <w:tcPr>
            <w:tcW w:w="331" w:type="pct"/>
            <w:vAlign w:val="center"/>
          </w:tcPr>
          <w:p w:rsidR="00CC51E9" w:rsidRPr="002C14F5" w:rsidRDefault="00CC51E9" w:rsidP="00844566">
            <w:pPr>
              <w:keepNext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2C14F5">
              <w:rPr>
                <w:sz w:val="20"/>
                <w:lang w:val="en-US"/>
              </w:rPr>
              <w:t>№ п/п</w:t>
            </w:r>
          </w:p>
        </w:tc>
        <w:tc>
          <w:tcPr>
            <w:tcW w:w="1704" w:type="pct"/>
            <w:vAlign w:val="center"/>
          </w:tcPr>
          <w:p w:rsidR="00CC51E9" w:rsidRPr="002C14F5" w:rsidRDefault="00CC51E9" w:rsidP="00844566">
            <w:pPr>
              <w:keepNext/>
              <w:spacing w:after="0" w:line="240" w:lineRule="auto"/>
              <w:jc w:val="center"/>
              <w:rPr>
                <w:sz w:val="20"/>
              </w:rPr>
            </w:pPr>
            <w:r w:rsidRPr="002C14F5">
              <w:rPr>
                <w:sz w:val="20"/>
              </w:rPr>
              <w:t>Наименование и назначение объекта капитального строительства</w:t>
            </w:r>
          </w:p>
        </w:tc>
        <w:tc>
          <w:tcPr>
            <w:tcW w:w="1018" w:type="pct"/>
            <w:vAlign w:val="center"/>
          </w:tcPr>
          <w:p w:rsidR="00CC51E9" w:rsidRPr="002C14F5" w:rsidRDefault="00CC51E9" w:rsidP="00844566">
            <w:pPr>
              <w:keepNext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2C14F5">
              <w:rPr>
                <w:sz w:val="20"/>
                <w:lang w:val="en-US"/>
              </w:rPr>
              <w:t>Статус объекта капитального строительства</w:t>
            </w:r>
          </w:p>
        </w:tc>
        <w:tc>
          <w:tcPr>
            <w:tcW w:w="1204" w:type="pct"/>
            <w:vAlign w:val="center"/>
          </w:tcPr>
          <w:p w:rsidR="00CC51E9" w:rsidRPr="002C14F5" w:rsidRDefault="00CC51E9" w:rsidP="00844566">
            <w:pPr>
              <w:keepNext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2C14F5">
              <w:rPr>
                <w:sz w:val="20"/>
                <w:lang w:val="en-US"/>
              </w:rPr>
              <w:t>Местоположение</w:t>
            </w:r>
          </w:p>
        </w:tc>
        <w:tc>
          <w:tcPr>
            <w:tcW w:w="743" w:type="pct"/>
            <w:vAlign w:val="center"/>
          </w:tcPr>
          <w:p w:rsidR="00CC51E9" w:rsidRPr="002C14F5" w:rsidRDefault="00CC51E9" w:rsidP="00844566">
            <w:pPr>
              <w:keepNext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2C14F5">
              <w:rPr>
                <w:sz w:val="20"/>
                <w:lang w:val="en-US"/>
              </w:rPr>
              <w:t>Мощность</w:t>
            </w:r>
          </w:p>
        </w:tc>
      </w:tr>
      <w:tr w:rsidR="00CC51E9" w:rsidRPr="006F31DA" w:rsidTr="00844566">
        <w:tc>
          <w:tcPr>
            <w:tcW w:w="331" w:type="pct"/>
            <w:vAlign w:val="center"/>
          </w:tcPr>
          <w:p w:rsidR="00CC51E9" w:rsidRPr="002C14F5" w:rsidRDefault="00CC51E9" w:rsidP="00844566">
            <w:pPr>
              <w:keepNext/>
              <w:spacing w:after="0" w:line="240" w:lineRule="auto"/>
              <w:jc w:val="center"/>
              <w:rPr>
                <w:b/>
                <w:sz w:val="20"/>
                <w:lang w:val="en-US"/>
              </w:rPr>
            </w:pPr>
            <w:r w:rsidRPr="002C14F5">
              <w:rPr>
                <w:b/>
                <w:sz w:val="20"/>
                <w:lang w:val="en-US"/>
              </w:rPr>
              <w:t>1</w:t>
            </w:r>
          </w:p>
        </w:tc>
        <w:tc>
          <w:tcPr>
            <w:tcW w:w="1704" w:type="pct"/>
            <w:vAlign w:val="center"/>
          </w:tcPr>
          <w:p w:rsidR="00CC51E9" w:rsidRPr="00867E1A" w:rsidRDefault="00CC51E9" w:rsidP="00844566">
            <w:pPr>
              <w:keepNext/>
              <w:spacing w:after="0"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СПК</w:t>
            </w:r>
            <w:r w:rsidRPr="002C14F5">
              <w:rPr>
                <w:b/>
                <w:sz w:val="20"/>
                <w:lang w:val="en-US"/>
              </w:rPr>
              <w:t xml:space="preserve"> «</w:t>
            </w:r>
            <w:r>
              <w:rPr>
                <w:b/>
                <w:sz w:val="20"/>
              </w:rPr>
              <w:t>Большевик</w:t>
            </w:r>
            <w:r w:rsidRPr="002C14F5">
              <w:rPr>
                <w:b/>
                <w:sz w:val="20"/>
                <w:lang w:val="en-US"/>
              </w:rPr>
              <w:t>»</w:t>
            </w:r>
            <w:r>
              <w:rPr>
                <w:b/>
                <w:sz w:val="20"/>
              </w:rPr>
              <w:t xml:space="preserve"> (растениеводство)</w:t>
            </w:r>
          </w:p>
        </w:tc>
        <w:tc>
          <w:tcPr>
            <w:tcW w:w="1018" w:type="pct"/>
            <w:vAlign w:val="center"/>
          </w:tcPr>
          <w:p w:rsidR="00CC51E9" w:rsidRPr="002C14F5" w:rsidRDefault="00CC51E9" w:rsidP="00844566">
            <w:pPr>
              <w:keepNext/>
              <w:spacing w:after="0" w:line="240" w:lineRule="auto"/>
              <w:jc w:val="center"/>
              <w:rPr>
                <w:b/>
                <w:sz w:val="20"/>
                <w:lang w:val="en-US"/>
              </w:rPr>
            </w:pPr>
            <w:r w:rsidRPr="00275B8D">
              <w:rPr>
                <w:b/>
                <w:sz w:val="20"/>
                <w:lang w:val="en-US"/>
              </w:rPr>
              <w:t>существующий</w:t>
            </w:r>
          </w:p>
        </w:tc>
        <w:tc>
          <w:tcPr>
            <w:tcW w:w="1204" w:type="pct"/>
            <w:vAlign w:val="center"/>
          </w:tcPr>
          <w:p w:rsidR="00CC51E9" w:rsidRPr="002C14F5" w:rsidRDefault="00CC51E9" w:rsidP="00844566">
            <w:pPr>
              <w:keepNext/>
              <w:spacing w:after="0"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с. Кремяное</w:t>
            </w:r>
          </w:p>
          <w:p w:rsidR="00CC51E9" w:rsidRPr="002C14F5" w:rsidRDefault="00CC51E9" w:rsidP="00844566">
            <w:pPr>
              <w:keepNext/>
              <w:spacing w:after="0" w:line="240" w:lineRule="auto"/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743" w:type="pct"/>
            <w:vAlign w:val="center"/>
          </w:tcPr>
          <w:p w:rsidR="00CC51E9" w:rsidRPr="00867E1A" w:rsidRDefault="00CC51E9" w:rsidP="00844566">
            <w:pPr>
              <w:keepNext/>
              <w:spacing w:after="0"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4774 га</w:t>
            </w:r>
          </w:p>
        </w:tc>
      </w:tr>
      <w:tr w:rsidR="00CC51E9" w:rsidRPr="006F31DA" w:rsidTr="00844566">
        <w:tc>
          <w:tcPr>
            <w:tcW w:w="331" w:type="pct"/>
            <w:vAlign w:val="center"/>
          </w:tcPr>
          <w:p w:rsidR="00CC51E9" w:rsidRPr="002C14F5" w:rsidRDefault="00CC51E9" w:rsidP="00844566">
            <w:pPr>
              <w:keepNext/>
              <w:spacing w:after="0" w:line="240" w:lineRule="auto"/>
              <w:jc w:val="center"/>
              <w:rPr>
                <w:b/>
                <w:sz w:val="20"/>
                <w:lang w:val="en-US"/>
              </w:rPr>
            </w:pPr>
            <w:r w:rsidRPr="002C14F5">
              <w:rPr>
                <w:b/>
                <w:sz w:val="20"/>
                <w:lang w:val="en-US"/>
              </w:rPr>
              <w:t>2</w:t>
            </w:r>
          </w:p>
        </w:tc>
        <w:tc>
          <w:tcPr>
            <w:tcW w:w="1704" w:type="pct"/>
            <w:vAlign w:val="center"/>
          </w:tcPr>
          <w:p w:rsidR="00CC51E9" w:rsidRPr="002C14F5" w:rsidRDefault="00CC51E9" w:rsidP="00844566">
            <w:pPr>
              <w:keepNext/>
              <w:spacing w:after="0"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ООО «Грин Терра» (растениеводство)</w:t>
            </w:r>
          </w:p>
        </w:tc>
        <w:tc>
          <w:tcPr>
            <w:tcW w:w="1018" w:type="pct"/>
            <w:vAlign w:val="center"/>
          </w:tcPr>
          <w:p w:rsidR="00CC51E9" w:rsidRPr="002C14F5" w:rsidRDefault="00CC51E9" w:rsidP="00844566">
            <w:pPr>
              <w:keepNext/>
              <w:spacing w:after="0" w:line="240" w:lineRule="auto"/>
              <w:jc w:val="center"/>
              <w:rPr>
                <w:b/>
                <w:sz w:val="20"/>
                <w:lang w:val="en-US"/>
              </w:rPr>
            </w:pPr>
            <w:r w:rsidRPr="00275B8D">
              <w:rPr>
                <w:b/>
                <w:sz w:val="20"/>
                <w:lang w:val="en-US"/>
              </w:rPr>
              <w:t>существующий</w:t>
            </w:r>
          </w:p>
        </w:tc>
        <w:tc>
          <w:tcPr>
            <w:tcW w:w="1204" w:type="pct"/>
            <w:vAlign w:val="center"/>
          </w:tcPr>
          <w:p w:rsidR="00CC51E9" w:rsidRPr="002C14F5" w:rsidRDefault="00CC51E9" w:rsidP="00844566">
            <w:pPr>
              <w:keepNext/>
              <w:spacing w:after="0"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с. Ольговка</w:t>
            </w:r>
          </w:p>
          <w:p w:rsidR="00CC51E9" w:rsidRPr="002C14F5" w:rsidRDefault="00CC51E9" w:rsidP="00844566">
            <w:pPr>
              <w:keepNext/>
              <w:spacing w:after="0" w:line="240" w:lineRule="auto"/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743" w:type="pct"/>
            <w:vAlign w:val="center"/>
          </w:tcPr>
          <w:p w:rsidR="00CC51E9" w:rsidRPr="002C14F5" w:rsidRDefault="00CC51E9" w:rsidP="00844566">
            <w:pPr>
              <w:keepNext/>
              <w:spacing w:after="0" w:line="240" w:lineRule="auto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</w:rPr>
              <w:t>2364 га</w:t>
            </w:r>
          </w:p>
        </w:tc>
      </w:tr>
      <w:tr w:rsidR="00CC51E9" w:rsidRPr="00C55BF2" w:rsidTr="00844566">
        <w:trPr>
          <w:trHeight w:val="543"/>
        </w:trPr>
        <w:tc>
          <w:tcPr>
            <w:tcW w:w="331" w:type="pct"/>
            <w:vAlign w:val="center"/>
          </w:tcPr>
          <w:p w:rsidR="00CC51E9" w:rsidRPr="00E934E7" w:rsidRDefault="00CC51E9" w:rsidP="00844566">
            <w:pPr>
              <w:keepNext/>
              <w:spacing w:after="0"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1704" w:type="pct"/>
            <w:vAlign w:val="center"/>
          </w:tcPr>
          <w:p w:rsidR="00CC51E9" w:rsidRPr="002C14F5" w:rsidRDefault="00CC51E9" w:rsidP="00844566">
            <w:pPr>
              <w:keepNext/>
              <w:spacing w:after="0"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СПК</w:t>
            </w:r>
            <w:r w:rsidRPr="002C14F5">
              <w:rPr>
                <w:b/>
                <w:sz w:val="20"/>
                <w:lang w:val="en-US"/>
              </w:rPr>
              <w:t xml:space="preserve"> «</w:t>
            </w:r>
            <w:r>
              <w:rPr>
                <w:b/>
                <w:sz w:val="20"/>
              </w:rPr>
              <w:t>Ленинский призыв</w:t>
            </w:r>
            <w:r w:rsidRPr="002C14F5">
              <w:rPr>
                <w:b/>
                <w:sz w:val="20"/>
                <w:lang w:val="en-US"/>
              </w:rPr>
              <w:t>»</w:t>
            </w:r>
            <w:r>
              <w:rPr>
                <w:b/>
                <w:sz w:val="20"/>
              </w:rPr>
              <w:t xml:space="preserve">      (растениеводство)</w:t>
            </w:r>
          </w:p>
        </w:tc>
        <w:tc>
          <w:tcPr>
            <w:tcW w:w="1018" w:type="pct"/>
            <w:vAlign w:val="center"/>
          </w:tcPr>
          <w:p w:rsidR="00CC51E9" w:rsidRPr="002C14F5" w:rsidRDefault="00CC51E9" w:rsidP="00844566">
            <w:pPr>
              <w:keepNext/>
              <w:spacing w:after="0" w:line="240" w:lineRule="auto"/>
              <w:jc w:val="center"/>
              <w:rPr>
                <w:b/>
                <w:sz w:val="20"/>
              </w:rPr>
            </w:pPr>
            <w:r w:rsidRPr="00275B8D">
              <w:rPr>
                <w:b/>
                <w:sz w:val="20"/>
                <w:lang w:val="en-US"/>
              </w:rPr>
              <w:t>существующий</w:t>
            </w:r>
            <w:r w:rsidRPr="002C14F5">
              <w:rPr>
                <w:b/>
                <w:sz w:val="20"/>
              </w:rPr>
              <w:t xml:space="preserve"> </w:t>
            </w:r>
          </w:p>
        </w:tc>
        <w:tc>
          <w:tcPr>
            <w:tcW w:w="1204" w:type="pct"/>
            <w:vAlign w:val="center"/>
          </w:tcPr>
          <w:p w:rsidR="00CC51E9" w:rsidRPr="002C14F5" w:rsidRDefault="00CC51E9" w:rsidP="00844566">
            <w:pPr>
              <w:keepNext/>
              <w:spacing w:after="0" w:line="240" w:lineRule="auto"/>
              <w:jc w:val="center"/>
              <w:rPr>
                <w:b/>
                <w:sz w:val="20"/>
              </w:rPr>
            </w:pPr>
          </w:p>
        </w:tc>
        <w:tc>
          <w:tcPr>
            <w:tcW w:w="743" w:type="pct"/>
            <w:vAlign w:val="center"/>
          </w:tcPr>
          <w:p w:rsidR="00CC51E9" w:rsidRPr="002C14F5" w:rsidRDefault="00CC51E9" w:rsidP="00844566">
            <w:pPr>
              <w:keepNext/>
              <w:spacing w:after="0"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1588 га</w:t>
            </w:r>
          </w:p>
        </w:tc>
      </w:tr>
    </w:tbl>
    <w:p w:rsidR="00CC51E9" w:rsidRDefault="00CC51E9" w:rsidP="00CF5E10">
      <w:pPr>
        <w:pStyle w:val="1"/>
        <w:widowControl w:val="0"/>
        <w:suppressAutoHyphens/>
        <w:spacing w:after="0" w:line="360" w:lineRule="auto"/>
        <w:ind w:left="851"/>
        <w:jc w:val="both"/>
      </w:pPr>
    </w:p>
    <w:p w:rsidR="00CC51E9" w:rsidRDefault="00CC51E9" w:rsidP="00805F4A">
      <w:pPr>
        <w:widowControl w:val="0"/>
        <w:suppressAutoHyphens/>
        <w:spacing w:after="0" w:line="360" w:lineRule="auto"/>
        <w:ind w:firstLine="851"/>
        <w:jc w:val="both"/>
      </w:pPr>
    </w:p>
    <w:p w:rsidR="00CC51E9" w:rsidRDefault="00CC51E9" w:rsidP="007111F3">
      <w:pPr>
        <w:pStyle w:val="Heading3"/>
        <w:keepNext w:val="0"/>
        <w:keepLines w:val="0"/>
        <w:widowControl w:val="0"/>
        <w:suppressAutoHyphens/>
        <w:spacing w:before="0" w:line="360" w:lineRule="auto"/>
        <w:ind w:left="1077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22" w:name="_Toc268263730"/>
      <w:bookmarkStart w:id="23" w:name="_Toc298142861"/>
      <w:bookmarkStart w:id="24" w:name="_Toc336507779"/>
    </w:p>
    <w:p w:rsidR="00CC51E9" w:rsidRDefault="00CC51E9" w:rsidP="007111F3">
      <w:pPr>
        <w:pStyle w:val="Heading3"/>
        <w:keepNext w:val="0"/>
        <w:keepLines w:val="0"/>
        <w:widowControl w:val="0"/>
        <w:suppressAutoHyphens/>
        <w:spacing w:before="0" w:line="360" w:lineRule="auto"/>
        <w:ind w:left="1077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r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2.4.2 </w:t>
      </w:r>
      <w:r w:rsidRPr="00081B67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Жилищное строительство</w:t>
      </w:r>
      <w:bookmarkEnd w:id="22"/>
      <w:bookmarkEnd w:id="23"/>
      <w:bookmarkEnd w:id="24"/>
    </w:p>
    <w:p w:rsidR="00CC51E9" w:rsidRDefault="00CC51E9" w:rsidP="00805F4A">
      <w:pPr>
        <w:widowControl w:val="0"/>
        <w:suppressAutoHyphens/>
        <w:spacing w:after="0" w:line="360" w:lineRule="auto"/>
        <w:ind w:firstLine="851"/>
        <w:jc w:val="both"/>
      </w:pPr>
      <w:r w:rsidRPr="001751C1">
        <w:t xml:space="preserve">В рамках </w:t>
      </w:r>
      <w:r>
        <w:t>генерального плана</w:t>
      </w:r>
      <w:r w:rsidRPr="001751C1">
        <w:t xml:space="preserve"> формируются основные напр</w:t>
      </w:r>
      <w:r>
        <w:t>авления жилищного строительства</w:t>
      </w:r>
      <w:r w:rsidRPr="001751C1">
        <w:t xml:space="preserve"> как с позиции выявления территорий </w:t>
      </w:r>
      <w:r>
        <w:t>наиболее благоприятной для жилой застройки</w:t>
      </w:r>
      <w:r w:rsidRPr="001751C1">
        <w:t>, так и с позиции формирования основных качественных и количественных характеристик перспективной жилой застройки.</w:t>
      </w:r>
      <w:r>
        <w:t xml:space="preserve"> Основанием для непосредственного выделения участков индивидуального жилищного строительства должно осуществляться после разработки проекта</w:t>
      </w:r>
      <w:r w:rsidRPr="001751C1">
        <w:t xml:space="preserve"> планировки территории.</w:t>
      </w:r>
    </w:p>
    <w:p w:rsidR="00CC51E9" w:rsidRDefault="00CC51E9" w:rsidP="00805F4A">
      <w:pPr>
        <w:widowControl w:val="0"/>
        <w:suppressAutoHyphens/>
        <w:spacing w:after="0" w:line="360" w:lineRule="auto"/>
        <w:ind w:firstLine="851"/>
        <w:jc w:val="both"/>
      </w:pPr>
      <w:r>
        <w:t xml:space="preserve">Для определения проектных предложений был выбран инновационный сценарий развития, по которому планируемая численность населения на первую очередь </w:t>
      </w:r>
      <w:r w:rsidRPr="00FF17AF">
        <w:t xml:space="preserve">строительства </w:t>
      </w:r>
      <w:r>
        <w:rPr>
          <w:b/>
        </w:rPr>
        <w:t>(до 2021</w:t>
      </w:r>
      <w:r w:rsidRPr="00FF17AF">
        <w:rPr>
          <w:b/>
        </w:rPr>
        <w:t xml:space="preserve">года) </w:t>
      </w:r>
      <w:r w:rsidRPr="00FF17AF">
        <w:t xml:space="preserve">составит </w:t>
      </w:r>
      <w:r>
        <w:rPr>
          <w:b/>
        </w:rPr>
        <w:t>1429</w:t>
      </w:r>
      <w:r w:rsidRPr="00FF17AF">
        <w:rPr>
          <w:b/>
        </w:rPr>
        <w:t xml:space="preserve"> человек</w:t>
      </w:r>
      <w:r w:rsidRPr="00FF17AF">
        <w:t xml:space="preserve"> и на расчетный срок</w:t>
      </w:r>
      <w:r w:rsidRPr="00FF17AF">
        <w:rPr>
          <w:b/>
        </w:rPr>
        <w:t xml:space="preserve"> (до 203</w:t>
      </w:r>
      <w:r>
        <w:rPr>
          <w:b/>
        </w:rPr>
        <w:t>9</w:t>
      </w:r>
      <w:r w:rsidRPr="00FF17AF">
        <w:rPr>
          <w:b/>
        </w:rPr>
        <w:t xml:space="preserve"> года) </w:t>
      </w:r>
      <w:r w:rsidRPr="00FF17AF">
        <w:t xml:space="preserve">– </w:t>
      </w:r>
      <w:r>
        <w:rPr>
          <w:b/>
        </w:rPr>
        <w:t>1819</w:t>
      </w:r>
      <w:r w:rsidRPr="00FF17AF">
        <w:rPr>
          <w:b/>
        </w:rPr>
        <w:t xml:space="preserve"> человек.</w:t>
      </w:r>
    </w:p>
    <w:p w:rsidR="00CC51E9" w:rsidRDefault="00CC51E9" w:rsidP="00805F4A">
      <w:pPr>
        <w:widowControl w:val="0"/>
        <w:suppressAutoHyphens/>
        <w:spacing w:after="0" w:line="360" w:lineRule="auto"/>
        <w:ind w:firstLine="851"/>
        <w:jc w:val="both"/>
      </w:pPr>
    </w:p>
    <w:p w:rsidR="00CC51E9" w:rsidRPr="005F45B8" w:rsidRDefault="00CC51E9" w:rsidP="00966A0C">
      <w:pPr>
        <w:widowControl w:val="0"/>
        <w:suppressAutoHyphens/>
        <w:spacing w:after="0"/>
        <w:ind w:firstLine="851"/>
        <w:jc w:val="center"/>
        <w:rPr>
          <w:b/>
          <w:i/>
          <w:sz w:val="28"/>
          <w:szCs w:val="28"/>
        </w:rPr>
      </w:pPr>
      <w:r w:rsidRPr="005F45B8">
        <w:rPr>
          <w:b/>
          <w:i/>
          <w:sz w:val="28"/>
          <w:szCs w:val="28"/>
        </w:rPr>
        <w:t>Генеральным планом на 1-ю очередь строительства (до 202</w:t>
      </w:r>
      <w:r>
        <w:rPr>
          <w:b/>
          <w:i/>
          <w:sz w:val="28"/>
          <w:szCs w:val="28"/>
        </w:rPr>
        <w:t>1</w:t>
      </w:r>
      <w:r w:rsidRPr="005F45B8">
        <w:rPr>
          <w:b/>
          <w:i/>
          <w:sz w:val="28"/>
          <w:szCs w:val="28"/>
        </w:rPr>
        <w:t>г.)   предлагается:</w:t>
      </w:r>
    </w:p>
    <w:p w:rsidR="00CC51E9" w:rsidRPr="00FF17AF" w:rsidRDefault="00CC51E9" w:rsidP="00F10A9E">
      <w:pPr>
        <w:pStyle w:val="1"/>
        <w:widowControl w:val="0"/>
        <w:numPr>
          <w:ilvl w:val="1"/>
          <w:numId w:val="3"/>
        </w:numPr>
        <w:suppressAutoHyphens/>
        <w:spacing w:after="0" w:line="360" w:lineRule="auto"/>
        <w:ind w:left="0" w:firstLine="851"/>
        <w:jc w:val="both"/>
      </w:pPr>
      <w:r>
        <w:t>Развитие ж</w:t>
      </w:r>
      <w:r w:rsidRPr="00BE6270">
        <w:t>илищ</w:t>
      </w:r>
      <w:r>
        <w:t>ного строительства в существующих границах населённых пунктов.</w:t>
      </w:r>
    </w:p>
    <w:p w:rsidR="00CC51E9" w:rsidRDefault="00CC51E9" w:rsidP="00FF17AF">
      <w:pPr>
        <w:pStyle w:val="1"/>
        <w:widowControl w:val="0"/>
        <w:suppressAutoHyphens/>
        <w:spacing w:after="0" w:line="360" w:lineRule="auto"/>
        <w:ind w:left="0" w:firstLine="851"/>
        <w:jc w:val="both"/>
      </w:pPr>
      <w:r>
        <w:t xml:space="preserve"> 2.      </w:t>
      </w:r>
      <w:r w:rsidRPr="000E0887">
        <w:t>Подготовка документации по планировке территории и иной документации, необходимой для проведения торгов на право заключения договоров о развитии застроенных территорий и включения в федеральные</w:t>
      </w:r>
      <w:r>
        <w:t xml:space="preserve"> и областные</w:t>
      </w:r>
      <w:r w:rsidRPr="000E0887">
        <w:t xml:space="preserve"> целевые программы по</w:t>
      </w:r>
      <w:r w:rsidRPr="00FF17AF">
        <w:t xml:space="preserve"> </w:t>
      </w:r>
      <w:r w:rsidRPr="000E0887">
        <w:t>расселению ветхого</w:t>
      </w:r>
      <w:r>
        <w:t xml:space="preserve"> и аварийного жилищного</w:t>
      </w:r>
      <w:r w:rsidRPr="000E0887">
        <w:t xml:space="preserve"> фонда</w:t>
      </w:r>
      <w:r>
        <w:t>.</w:t>
      </w:r>
    </w:p>
    <w:p w:rsidR="00CC51E9" w:rsidRDefault="00CC51E9" w:rsidP="00F10A9E">
      <w:pPr>
        <w:pStyle w:val="1"/>
        <w:widowControl w:val="0"/>
        <w:suppressAutoHyphens/>
        <w:spacing w:after="0" w:line="360" w:lineRule="auto"/>
        <w:ind w:left="0" w:firstLine="851"/>
        <w:jc w:val="both"/>
      </w:pPr>
      <w:r>
        <w:t xml:space="preserve">3.      </w:t>
      </w:r>
      <w:r w:rsidRPr="00997F10">
        <w:t>Создание условий для достижения обеспеченности жителей</w:t>
      </w:r>
      <w:r w:rsidRPr="00BF6892">
        <w:rPr>
          <w:b/>
        </w:rPr>
        <w:t xml:space="preserve"> </w:t>
      </w:r>
      <w:r>
        <w:rPr>
          <w:b/>
        </w:rPr>
        <w:t>Ольгов</w:t>
      </w:r>
      <w:r w:rsidRPr="00BF6892">
        <w:rPr>
          <w:b/>
        </w:rPr>
        <w:t>ского сельсовета</w:t>
      </w:r>
      <w:r>
        <w:t xml:space="preserve"> </w:t>
      </w:r>
      <w:r w:rsidRPr="00997F10">
        <w:t xml:space="preserve">жилищным фондом к </w:t>
      </w:r>
      <w:r w:rsidRPr="00BF6892">
        <w:rPr>
          <w:b/>
        </w:rPr>
        <w:t>20</w:t>
      </w:r>
      <w:r>
        <w:rPr>
          <w:b/>
        </w:rPr>
        <w:t>21</w:t>
      </w:r>
      <w:r>
        <w:t xml:space="preserve"> году в размере </w:t>
      </w:r>
      <w:r w:rsidRPr="00BF6892">
        <w:rPr>
          <w:b/>
        </w:rPr>
        <w:t>не менее 32 м</w:t>
      </w:r>
      <w:r w:rsidRPr="00BF6892">
        <w:rPr>
          <w:b/>
          <w:vertAlign w:val="superscript"/>
        </w:rPr>
        <w:t>2</w:t>
      </w:r>
      <w:r w:rsidRPr="00997F10">
        <w:t xml:space="preserve"> общей площади на человека</w:t>
      </w:r>
      <w:r>
        <w:t xml:space="preserve">. В настоящее время обеспеченность на одного жителя составляет </w:t>
      </w:r>
      <w:r w:rsidRPr="003717D0">
        <w:rPr>
          <w:b/>
        </w:rPr>
        <w:t>26 м2</w:t>
      </w:r>
      <w:r w:rsidRPr="009324E7">
        <w:t xml:space="preserve"> </w:t>
      </w:r>
      <w:r w:rsidRPr="007D4364">
        <w:t>общей площади</w:t>
      </w:r>
      <w:r>
        <w:t xml:space="preserve"> на человека.</w:t>
      </w:r>
      <w:r w:rsidRPr="00765E3B">
        <w:t xml:space="preserve"> </w:t>
      </w:r>
    </w:p>
    <w:p w:rsidR="00CC51E9" w:rsidRDefault="00CC51E9" w:rsidP="00BC3E13">
      <w:pPr>
        <w:pStyle w:val="1"/>
        <w:widowControl w:val="0"/>
        <w:suppressAutoHyphens/>
        <w:spacing w:after="0" w:line="360" w:lineRule="auto"/>
        <w:ind w:left="851"/>
        <w:jc w:val="both"/>
      </w:pPr>
    </w:p>
    <w:p w:rsidR="00CC51E9" w:rsidRPr="005F45B8" w:rsidRDefault="00CC51E9" w:rsidP="00805F4A">
      <w:pPr>
        <w:keepNext/>
        <w:widowControl w:val="0"/>
        <w:suppressAutoHyphens/>
        <w:spacing w:after="0" w:line="360" w:lineRule="auto"/>
        <w:ind w:firstLine="851"/>
        <w:jc w:val="both"/>
        <w:rPr>
          <w:b/>
          <w:i/>
          <w:sz w:val="28"/>
          <w:szCs w:val="28"/>
        </w:rPr>
      </w:pPr>
      <w:r w:rsidRPr="005F45B8">
        <w:rPr>
          <w:b/>
          <w:i/>
          <w:sz w:val="28"/>
          <w:szCs w:val="28"/>
        </w:rPr>
        <w:t xml:space="preserve">Генеральным планом на расчетный срок </w:t>
      </w:r>
      <w:r>
        <w:rPr>
          <w:b/>
          <w:i/>
          <w:sz w:val="28"/>
          <w:szCs w:val="28"/>
        </w:rPr>
        <w:t>(до 2039</w:t>
      </w:r>
      <w:r w:rsidRPr="005F45B8">
        <w:rPr>
          <w:b/>
          <w:i/>
          <w:sz w:val="28"/>
          <w:szCs w:val="28"/>
        </w:rPr>
        <w:t>г.) предлагается:</w:t>
      </w:r>
    </w:p>
    <w:p w:rsidR="00CC51E9" w:rsidRDefault="00CC51E9" w:rsidP="00805F4A">
      <w:pPr>
        <w:pStyle w:val="1"/>
        <w:widowControl w:val="0"/>
        <w:numPr>
          <w:ilvl w:val="1"/>
          <w:numId w:val="10"/>
        </w:numPr>
        <w:suppressAutoHyphens/>
        <w:spacing w:after="0" w:line="360" w:lineRule="auto"/>
        <w:ind w:left="0" w:firstLine="851"/>
        <w:jc w:val="both"/>
      </w:pPr>
      <w:r w:rsidRPr="00452372">
        <w:t xml:space="preserve">Подготовка документации по планировке территории и проведение мероприятий по инженерной подготовке территории в целях предоставления потенциальным инвесторам инженерно подготовленных земельных участков для </w:t>
      </w:r>
      <w:r w:rsidRPr="00A95F93">
        <w:t>строительства жилых индивидуальн</w:t>
      </w:r>
      <w:r>
        <w:t>ых домов.</w:t>
      </w:r>
    </w:p>
    <w:p w:rsidR="00CC51E9" w:rsidRDefault="00CC51E9" w:rsidP="00805F4A">
      <w:pPr>
        <w:pStyle w:val="1"/>
        <w:widowControl w:val="0"/>
        <w:numPr>
          <w:ilvl w:val="1"/>
          <w:numId w:val="10"/>
        </w:numPr>
        <w:suppressAutoHyphens/>
        <w:spacing w:after="0" w:line="360" w:lineRule="auto"/>
        <w:ind w:left="0" w:firstLine="851"/>
        <w:jc w:val="both"/>
      </w:pPr>
      <w:r w:rsidRPr="00997F10">
        <w:t xml:space="preserve">Создание условий для достижения обеспеченности жителей </w:t>
      </w:r>
      <w:r>
        <w:rPr>
          <w:b/>
        </w:rPr>
        <w:t>Ольгов</w:t>
      </w:r>
      <w:r w:rsidRPr="00BF6892">
        <w:rPr>
          <w:b/>
        </w:rPr>
        <w:t xml:space="preserve">ского </w:t>
      </w:r>
      <w:r>
        <w:t xml:space="preserve"> </w:t>
      </w:r>
      <w:r w:rsidRPr="00BF6892">
        <w:rPr>
          <w:b/>
        </w:rPr>
        <w:t>сельсовета</w:t>
      </w:r>
      <w:r w:rsidRPr="00997F10">
        <w:t xml:space="preserve"> жилищным фондом к </w:t>
      </w:r>
      <w:r w:rsidRPr="00BF6892">
        <w:rPr>
          <w:b/>
        </w:rPr>
        <w:t>203</w:t>
      </w:r>
      <w:r>
        <w:rPr>
          <w:b/>
        </w:rPr>
        <w:t>9</w:t>
      </w:r>
      <w:r>
        <w:t xml:space="preserve"> году в размере </w:t>
      </w:r>
      <w:r>
        <w:rPr>
          <w:b/>
        </w:rPr>
        <w:t>не менее 40</w:t>
      </w:r>
      <w:r w:rsidRPr="00BF6892">
        <w:rPr>
          <w:b/>
        </w:rPr>
        <w:t xml:space="preserve"> м</w:t>
      </w:r>
      <w:r w:rsidRPr="00BF6892">
        <w:rPr>
          <w:b/>
          <w:vertAlign w:val="superscript"/>
        </w:rPr>
        <w:t>2</w:t>
      </w:r>
      <w:r w:rsidRPr="00997F10">
        <w:t xml:space="preserve"> общей площади на человека</w:t>
      </w:r>
      <w:r>
        <w:t>.</w:t>
      </w:r>
    </w:p>
    <w:p w:rsidR="00CC51E9" w:rsidRDefault="00CC51E9" w:rsidP="00B8735F">
      <w:pPr>
        <w:pStyle w:val="1"/>
        <w:widowControl w:val="0"/>
        <w:suppressAutoHyphens/>
        <w:spacing w:after="0" w:line="360" w:lineRule="auto"/>
        <w:ind w:left="851"/>
        <w:jc w:val="both"/>
      </w:pPr>
    </w:p>
    <w:p w:rsidR="00CC51E9" w:rsidRDefault="00CC51E9" w:rsidP="007111F3">
      <w:pPr>
        <w:pStyle w:val="Heading3"/>
        <w:keepNext w:val="0"/>
        <w:keepLines w:val="0"/>
        <w:widowControl w:val="0"/>
        <w:suppressAutoHyphens/>
        <w:spacing w:before="0" w:line="360" w:lineRule="auto"/>
        <w:ind w:left="1077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25" w:name="_Toc268263731"/>
      <w:bookmarkStart w:id="26" w:name="_Toc298142862"/>
      <w:bookmarkStart w:id="27" w:name="_Toc336507780"/>
      <w:r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2.4.3 </w:t>
      </w:r>
      <w:r w:rsidRPr="00081B67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Система культурно-бытового</w:t>
      </w:r>
      <w:r w:rsidRPr="00BB6CDF">
        <w:rPr>
          <w:rFonts w:ascii="Times New Roman" w:hAnsi="Times New Roman"/>
          <w:i/>
        </w:rPr>
        <w:t xml:space="preserve"> </w:t>
      </w:r>
      <w:r w:rsidRPr="00BB6CDF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и социального</w:t>
      </w:r>
      <w:r w:rsidRPr="00081B67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обслуживания</w:t>
      </w:r>
      <w:bookmarkEnd w:id="25"/>
      <w:bookmarkEnd w:id="26"/>
      <w:bookmarkEnd w:id="27"/>
    </w:p>
    <w:p w:rsidR="00CC51E9" w:rsidRDefault="00CC51E9" w:rsidP="00966A0C">
      <w:pPr>
        <w:widowControl w:val="0"/>
        <w:suppressAutoHyphens/>
        <w:spacing w:after="0" w:line="240" w:lineRule="auto"/>
        <w:ind w:firstLine="851"/>
        <w:jc w:val="center"/>
        <w:rPr>
          <w:b/>
          <w:i/>
          <w:sz w:val="28"/>
          <w:szCs w:val="28"/>
        </w:rPr>
      </w:pPr>
      <w:r w:rsidRPr="005F45B8">
        <w:rPr>
          <w:b/>
          <w:i/>
          <w:sz w:val="28"/>
          <w:szCs w:val="28"/>
        </w:rPr>
        <w:t>Генеральным планом на 1-ю очередь строительства (до 202</w:t>
      </w:r>
      <w:r>
        <w:rPr>
          <w:b/>
          <w:i/>
          <w:sz w:val="28"/>
          <w:szCs w:val="28"/>
        </w:rPr>
        <w:t>1</w:t>
      </w:r>
      <w:r w:rsidRPr="005F45B8">
        <w:rPr>
          <w:b/>
          <w:i/>
          <w:sz w:val="28"/>
          <w:szCs w:val="28"/>
        </w:rPr>
        <w:t>г.)  предусматривается:</w:t>
      </w:r>
    </w:p>
    <w:p w:rsidR="00CC51E9" w:rsidRPr="005F45B8" w:rsidRDefault="00CC51E9" w:rsidP="00966A0C">
      <w:pPr>
        <w:widowControl w:val="0"/>
        <w:suppressAutoHyphens/>
        <w:spacing w:after="0" w:line="240" w:lineRule="auto"/>
        <w:ind w:firstLine="851"/>
        <w:jc w:val="center"/>
        <w:rPr>
          <w:b/>
          <w:i/>
          <w:sz w:val="28"/>
          <w:szCs w:val="28"/>
        </w:rPr>
      </w:pPr>
    </w:p>
    <w:p w:rsidR="00CC51E9" w:rsidRDefault="00CC51E9" w:rsidP="00805F4A">
      <w:pPr>
        <w:pStyle w:val="1"/>
        <w:widowControl w:val="0"/>
        <w:numPr>
          <w:ilvl w:val="0"/>
          <w:numId w:val="11"/>
        </w:numPr>
        <w:suppressAutoHyphens/>
        <w:spacing w:after="0" w:line="360" w:lineRule="auto"/>
        <w:ind w:left="0" w:firstLine="851"/>
        <w:jc w:val="both"/>
      </w:pPr>
      <w:r w:rsidRPr="002E561C">
        <w:t>создание на базе школ детсадовских групп по системе «начальная школа – детский сад».</w:t>
      </w:r>
    </w:p>
    <w:p w:rsidR="00CC51E9" w:rsidRDefault="00CC51E9" w:rsidP="007A7E70">
      <w:pPr>
        <w:pStyle w:val="1"/>
        <w:widowControl w:val="0"/>
        <w:numPr>
          <w:ilvl w:val="0"/>
          <w:numId w:val="11"/>
        </w:numPr>
        <w:suppressAutoHyphens/>
        <w:spacing w:after="0" w:line="360" w:lineRule="auto"/>
        <w:ind w:left="0" w:firstLine="851"/>
        <w:jc w:val="both"/>
      </w:pPr>
      <w:r w:rsidRPr="008101CA">
        <w:t>организация кружков и секций в здании общеобразовательной школы</w:t>
      </w:r>
      <w:r>
        <w:t>;</w:t>
      </w:r>
    </w:p>
    <w:p w:rsidR="00CC51E9" w:rsidRDefault="00CC51E9" w:rsidP="007A7E70">
      <w:pPr>
        <w:pStyle w:val="1"/>
        <w:widowControl w:val="0"/>
        <w:numPr>
          <w:ilvl w:val="0"/>
          <w:numId w:val="11"/>
        </w:numPr>
        <w:suppressAutoHyphens/>
        <w:spacing w:after="0" w:line="360" w:lineRule="auto"/>
        <w:ind w:left="0" w:firstLine="851"/>
        <w:jc w:val="both"/>
      </w:pPr>
      <w:r>
        <w:t>о</w:t>
      </w:r>
      <w:r w:rsidRPr="00582A43">
        <w:t>рганизация отделения социально-медицинского обслуживания на дому для граждан пенсионного возраста и инвалидов</w:t>
      </w:r>
      <w:r>
        <w:t>;</w:t>
      </w:r>
    </w:p>
    <w:p w:rsidR="00CC51E9" w:rsidRDefault="00CC51E9" w:rsidP="00805F4A">
      <w:pPr>
        <w:pStyle w:val="1"/>
        <w:widowControl w:val="0"/>
        <w:numPr>
          <w:ilvl w:val="0"/>
          <w:numId w:val="11"/>
        </w:numPr>
        <w:suppressAutoHyphens/>
        <w:spacing w:after="0" w:line="360" w:lineRule="auto"/>
        <w:ind w:left="0" w:firstLine="851"/>
        <w:jc w:val="both"/>
      </w:pPr>
      <w:r w:rsidRPr="008101CA">
        <w:t>предусматривается капитальный ремонт зданий всех действующих образовател</w:t>
      </w:r>
      <w:r w:rsidRPr="00FE3636">
        <w:t>ьных школ</w:t>
      </w:r>
      <w:r>
        <w:t>,</w:t>
      </w:r>
      <w:r w:rsidRPr="00FE3636">
        <w:t xml:space="preserve"> </w:t>
      </w:r>
      <w:r w:rsidRPr="00302E76">
        <w:t>находя</w:t>
      </w:r>
      <w:r>
        <w:t>щихся</w:t>
      </w:r>
      <w:r w:rsidRPr="00302E76">
        <w:t xml:space="preserve"> в неудовлетворительном состоянии</w:t>
      </w:r>
      <w:r>
        <w:t>;</w:t>
      </w:r>
    </w:p>
    <w:p w:rsidR="00CC51E9" w:rsidRDefault="00CC51E9" w:rsidP="00805F4A">
      <w:pPr>
        <w:pStyle w:val="1"/>
        <w:widowControl w:val="0"/>
        <w:numPr>
          <w:ilvl w:val="0"/>
          <w:numId w:val="11"/>
        </w:numPr>
        <w:suppressAutoHyphens/>
        <w:spacing w:after="0" w:line="360" w:lineRule="auto"/>
        <w:ind w:left="0" w:firstLine="851"/>
        <w:jc w:val="both"/>
      </w:pPr>
      <w:r>
        <w:t>п</w:t>
      </w:r>
      <w:r w:rsidRPr="00AE1DD9">
        <w:t>роведение текущих ремонтов зданий ФАП</w:t>
      </w:r>
      <w:r>
        <w:t xml:space="preserve"> в </w:t>
      </w:r>
      <w:r w:rsidRPr="003C2F7B">
        <w:rPr>
          <w:b/>
        </w:rPr>
        <w:t>с. Кремяное, д. Журавли;</w:t>
      </w:r>
    </w:p>
    <w:p w:rsidR="00CC51E9" w:rsidRDefault="00CC51E9" w:rsidP="00805F4A">
      <w:pPr>
        <w:pStyle w:val="1"/>
        <w:widowControl w:val="0"/>
        <w:numPr>
          <w:ilvl w:val="0"/>
          <w:numId w:val="11"/>
        </w:numPr>
        <w:suppressAutoHyphens/>
        <w:spacing w:after="0" w:line="360" w:lineRule="auto"/>
        <w:ind w:left="0" w:firstLine="851"/>
        <w:jc w:val="both"/>
      </w:pPr>
      <w:r>
        <w:t>проведение ремонта здания клуба</w:t>
      </w:r>
      <w:r w:rsidRPr="001356FD">
        <w:t xml:space="preserve"> </w:t>
      </w:r>
      <w:r w:rsidRPr="003C2F7B">
        <w:t>в</w:t>
      </w:r>
      <w:r w:rsidRPr="003C2F7B">
        <w:rPr>
          <w:b/>
        </w:rPr>
        <w:t xml:space="preserve"> с. Кремяное</w:t>
      </w:r>
      <w:r w:rsidRPr="003C2F7B">
        <w:t>;</w:t>
      </w:r>
    </w:p>
    <w:p w:rsidR="00CC51E9" w:rsidRDefault="00CC51E9" w:rsidP="00805F4A">
      <w:pPr>
        <w:pStyle w:val="1"/>
        <w:widowControl w:val="0"/>
        <w:numPr>
          <w:ilvl w:val="0"/>
          <w:numId w:val="11"/>
        </w:numPr>
        <w:suppressAutoHyphens/>
        <w:spacing w:after="0" w:line="360" w:lineRule="auto"/>
        <w:ind w:left="0" w:firstLine="851"/>
        <w:jc w:val="both"/>
      </w:pPr>
      <w:r>
        <w:t>п</w:t>
      </w:r>
      <w:r w:rsidRPr="001356FD">
        <w:t xml:space="preserve">роведение ремонта зданий библиотек </w:t>
      </w:r>
      <w:r w:rsidRPr="003C2F7B">
        <w:t xml:space="preserve">в </w:t>
      </w:r>
      <w:r w:rsidRPr="003C2F7B">
        <w:rPr>
          <w:b/>
        </w:rPr>
        <w:t>с. Ольговка,</w:t>
      </w:r>
      <w:r w:rsidRPr="006A1D04">
        <w:rPr>
          <w:b/>
          <w:color w:val="FF0000"/>
        </w:rPr>
        <w:t xml:space="preserve"> </w:t>
      </w:r>
      <w:r w:rsidRPr="003C2F7B">
        <w:rPr>
          <w:b/>
        </w:rPr>
        <w:t>с. Кремяное</w:t>
      </w:r>
      <w:r>
        <w:t xml:space="preserve"> с</w:t>
      </w:r>
      <w:r w:rsidRPr="001356FD">
        <w:t xml:space="preserve"> последующем обновлением и расширением книжного фонда</w:t>
      </w:r>
      <w:r>
        <w:t>;</w:t>
      </w:r>
    </w:p>
    <w:p w:rsidR="00CC51E9" w:rsidRDefault="00CC51E9" w:rsidP="00805F4A">
      <w:pPr>
        <w:pStyle w:val="1"/>
        <w:widowControl w:val="0"/>
        <w:numPr>
          <w:ilvl w:val="0"/>
          <w:numId w:val="11"/>
        </w:numPr>
        <w:suppressAutoHyphens/>
        <w:spacing w:after="0" w:line="360" w:lineRule="auto"/>
        <w:ind w:left="0" w:firstLine="851"/>
        <w:jc w:val="both"/>
      </w:pPr>
      <w:r>
        <w:t>проведение текущих ремонтов всех спортивных объектов муниципального образования, как плоскостных так и спортивных залов;</w:t>
      </w:r>
    </w:p>
    <w:p w:rsidR="00CC51E9" w:rsidRDefault="00CC51E9" w:rsidP="00805F4A">
      <w:pPr>
        <w:pStyle w:val="1"/>
        <w:widowControl w:val="0"/>
        <w:numPr>
          <w:ilvl w:val="0"/>
          <w:numId w:val="11"/>
        </w:numPr>
        <w:suppressAutoHyphens/>
        <w:spacing w:after="0" w:line="360" w:lineRule="auto"/>
        <w:ind w:left="0" w:firstLine="851"/>
        <w:jc w:val="both"/>
      </w:pPr>
      <w:r w:rsidRPr="00916B34">
        <w:t>строительство</w:t>
      </w:r>
      <w:r>
        <w:t xml:space="preserve"> в населённых пунктах детских игровых площадок;</w:t>
      </w:r>
    </w:p>
    <w:p w:rsidR="00CC51E9" w:rsidRDefault="00CC51E9" w:rsidP="00805F4A">
      <w:pPr>
        <w:pStyle w:val="1"/>
        <w:widowControl w:val="0"/>
        <w:numPr>
          <w:ilvl w:val="0"/>
          <w:numId w:val="11"/>
        </w:numPr>
        <w:suppressAutoHyphens/>
        <w:spacing w:after="0" w:line="360" w:lineRule="auto"/>
        <w:ind w:left="0" w:firstLine="851"/>
        <w:jc w:val="both"/>
      </w:pPr>
      <w:r>
        <w:t xml:space="preserve">строительство стационарных и нестационарных торговых точек </w:t>
      </w:r>
      <w:r w:rsidRPr="00A44FD7">
        <w:t xml:space="preserve"> в</w:t>
      </w:r>
      <w:r w:rsidRPr="006A1D04">
        <w:rPr>
          <w:color w:val="FF0000"/>
        </w:rPr>
        <w:t xml:space="preserve"> </w:t>
      </w:r>
      <w:r w:rsidRPr="003C2F7B">
        <w:t xml:space="preserve">населённых пунктах;  </w:t>
      </w:r>
    </w:p>
    <w:p w:rsidR="00CC51E9" w:rsidRPr="003C2F7B" w:rsidRDefault="00CC51E9" w:rsidP="00572D4A">
      <w:pPr>
        <w:pStyle w:val="1"/>
        <w:widowControl w:val="0"/>
        <w:numPr>
          <w:ilvl w:val="0"/>
          <w:numId w:val="11"/>
        </w:numPr>
        <w:suppressAutoHyphens/>
        <w:spacing w:after="0" w:line="360" w:lineRule="auto"/>
        <w:ind w:left="0" w:firstLine="851"/>
      </w:pPr>
      <w:r w:rsidRPr="003C2F7B">
        <w:t xml:space="preserve">строительство магазинов в населённых пунктах;  </w:t>
      </w:r>
    </w:p>
    <w:p w:rsidR="00CC51E9" w:rsidRDefault="00CC51E9" w:rsidP="00BC3E13">
      <w:pPr>
        <w:pStyle w:val="1"/>
        <w:widowControl w:val="0"/>
        <w:numPr>
          <w:ilvl w:val="0"/>
          <w:numId w:val="12"/>
        </w:numPr>
        <w:suppressAutoHyphens/>
        <w:spacing w:after="0" w:line="360" w:lineRule="auto"/>
        <w:ind w:left="0" w:firstLine="851"/>
        <w:jc w:val="both"/>
      </w:pPr>
      <w:r>
        <w:t>разработка</w:t>
      </w:r>
      <w:r w:rsidRPr="00A9476E">
        <w:t xml:space="preserve"> мероприятий по приведению в соответствие с действующими нормами по обеспечению беспрепятственного доступа маломобильных групп населения к</w:t>
      </w:r>
      <w:r w:rsidRPr="00BC3E13">
        <w:t xml:space="preserve"> </w:t>
      </w:r>
      <w:r>
        <w:t>о</w:t>
      </w:r>
      <w:r w:rsidRPr="00A9476E">
        <w:t>бъектам социально-культурного и иного назначения к существующим</w:t>
      </w:r>
      <w:r>
        <w:t>, проектируемым и реконструируемым</w:t>
      </w:r>
      <w:r w:rsidRPr="00A9476E">
        <w:t xml:space="preserve"> общественным объекта</w:t>
      </w:r>
      <w:r>
        <w:t>м и территориям жилой застройки;</w:t>
      </w:r>
    </w:p>
    <w:p w:rsidR="00CC51E9" w:rsidRDefault="00CC51E9" w:rsidP="007111F3">
      <w:pPr>
        <w:pStyle w:val="1"/>
        <w:widowControl w:val="0"/>
        <w:suppressAutoHyphens/>
        <w:spacing w:after="0" w:line="360" w:lineRule="auto"/>
        <w:ind w:left="851"/>
        <w:jc w:val="both"/>
      </w:pPr>
    </w:p>
    <w:p w:rsidR="00CC51E9" w:rsidRPr="005F45B8" w:rsidRDefault="00CC51E9" w:rsidP="00966A0C">
      <w:pPr>
        <w:widowControl w:val="0"/>
        <w:suppressAutoHyphens/>
        <w:spacing w:after="0" w:line="240" w:lineRule="auto"/>
        <w:ind w:firstLine="851"/>
        <w:jc w:val="center"/>
        <w:rPr>
          <w:b/>
          <w:i/>
          <w:sz w:val="28"/>
          <w:szCs w:val="28"/>
        </w:rPr>
      </w:pPr>
      <w:bookmarkStart w:id="28" w:name="_Toc268263732"/>
      <w:bookmarkStart w:id="29" w:name="_Toc298142863"/>
      <w:r w:rsidRPr="005F45B8">
        <w:rPr>
          <w:b/>
          <w:i/>
          <w:sz w:val="28"/>
          <w:szCs w:val="28"/>
        </w:rPr>
        <w:t>Генеральным планом на расчетный срок</w:t>
      </w:r>
      <w:r>
        <w:rPr>
          <w:b/>
          <w:i/>
          <w:sz w:val="28"/>
          <w:szCs w:val="28"/>
        </w:rPr>
        <w:t xml:space="preserve"> (до 2039</w:t>
      </w:r>
      <w:r w:rsidRPr="005F45B8">
        <w:rPr>
          <w:b/>
          <w:i/>
          <w:sz w:val="28"/>
          <w:szCs w:val="28"/>
        </w:rPr>
        <w:t>г.) предлагается:</w:t>
      </w:r>
    </w:p>
    <w:p w:rsidR="00CC51E9" w:rsidRPr="00966A0C" w:rsidRDefault="00CC51E9" w:rsidP="00966A0C">
      <w:pPr>
        <w:widowControl w:val="0"/>
        <w:suppressAutoHyphens/>
        <w:spacing w:after="0" w:line="240" w:lineRule="auto"/>
        <w:ind w:firstLine="851"/>
        <w:jc w:val="center"/>
        <w:rPr>
          <w:b/>
          <w:i/>
          <w:sz w:val="26"/>
          <w:szCs w:val="26"/>
        </w:rPr>
      </w:pPr>
    </w:p>
    <w:p w:rsidR="00CC51E9" w:rsidRDefault="00CC51E9" w:rsidP="00BC3E13">
      <w:pPr>
        <w:pStyle w:val="1"/>
        <w:widowControl w:val="0"/>
        <w:numPr>
          <w:ilvl w:val="0"/>
          <w:numId w:val="13"/>
        </w:numPr>
        <w:suppressAutoHyphens/>
        <w:spacing w:after="0" w:line="360" w:lineRule="auto"/>
        <w:ind w:left="0" w:firstLine="851"/>
        <w:jc w:val="both"/>
      </w:pPr>
      <w:r w:rsidRPr="00E77033">
        <w:t xml:space="preserve">Сохраняются </w:t>
      </w:r>
      <w:r w:rsidRPr="00E77033">
        <w:rPr>
          <w:b/>
        </w:rPr>
        <w:t>МКОУ "Ольговская СОШ" и</w:t>
      </w:r>
      <w:r w:rsidRPr="00E77033">
        <w:t xml:space="preserve"> </w:t>
      </w:r>
      <w:r w:rsidRPr="00E77033">
        <w:rPr>
          <w:b/>
        </w:rPr>
        <w:t>МКОУ "Кремяновская СОШ",</w:t>
      </w:r>
      <w:r w:rsidRPr="00E77033">
        <w:t xml:space="preserve"> как базовые школы, (обучение школьников до 11 классов)., обладающие необходимой материально-технической базой, преподавательским составом, возможностями организации более качественного образовательного процесса. Проектная</w:t>
      </w:r>
      <w:r w:rsidRPr="006A1D04">
        <w:rPr>
          <w:color w:val="FF0000"/>
        </w:rPr>
        <w:t xml:space="preserve"> </w:t>
      </w:r>
      <w:r w:rsidRPr="00E77033">
        <w:t>вместимость</w:t>
      </w:r>
      <w:r w:rsidRPr="00E77033">
        <w:rPr>
          <w:b/>
        </w:rPr>
        <w:t xml:space="preserve"> МКОУ "Ольговская СОШ"</w:t>
      </w:r>
      <w:r>
        <w:rPr>
          <w:b/>
        </w:rPr>
        <w:t xml:space="preserve"> – 300 </w:t>
      </w:r>
      <w:r w:rsidRPr="00E77033">
        <w:t xml:space="preserve">учащихся, </w:t>
      </w:r>
      <w:r w:rsidRPr="00E77033">
        <w:rPr>
          <w:b/>
        </w:rPr>
        <w:t>МКОУ "Кремяновская СОШ"</w:t>
      </w:r>
      <w:r>
        <w:rPr>
          <w:b/>
        </w:rPr>
        <w:t xml:space="preserve"> - 320</w:t>
      </w:r>
      <w:r>
        <w:t xml:space="preserve"> учащихся.</w:t>
      </w:r>
    </w:p>
    <w:p w:rsidR="00CC51E9" w:rsidRDefault="00CC51E9" w:rsidP="007111F3">
      <w:pPr>
        <w:pStyle w:val="1"/>
        <w:widowControl w:val="0"/>
        <w:suppressAutoHyphens/>
        <w:spacing w:after="0" w:line="360" w:lineRule="auto"/>
        <w:ind w:left="851"/>
        <w:jc w:val="both"/>
      </w:pPr>
    </w:p>
    <w:p w:rsidR="00CC51E9" w:rsidRPr="007111F3" w:rsidRDefault="00CC51E9" w:rsidP="00BC3E13">
      <w:pPr>
        <w:keepNext/>
        <w:keepLines/>
        <w:spacing w:after="0" w:line="240" w:lineRule="auto"/>
        <w:rPr>
          <w:b/>
        </w:rPr>
      </w:pPr>
      <w:r w:rsidRPr="007111F3">
        <w:rPr>
          <w:b/>
        </w:rPr>
        <w:t xml:space="preserve">Таблица </w:t>
      </w:r>
      <w:r w:rsidRPr="007111F3">
        <w:rPr>
          <w:b/>
        </w:rPr>
        <w:fldChar w:fldCharType="begin"/>
      </w:r>
      <w:r w:rsidRPr="007111F3">
        <w:rPr>
          <w:b/>
        </w:rPr>
        <w:instrText xml:space="preserve"> </w:instrText>
      </w:r>
      <w:r w:rsidRPr="007111F3">
        <w:rPr>
          <w:b/>
          <w:lang w:val="en-US"/>
        </w:rPr>
        <w:instrText>SEQ</w:instrText>
      </w:r>
      <w:r w:rsidRPr="007111F3">
        <w:rPr>
          <w:b/>
        </w:rPr>
        <w:instrText xml:space="preserve"> Таблица \* </w:instrText>
      </w:r>
      <w:r w:rsidRPr="007111F3">
        <w:rPr>
          <w:b/>
          <w:lang w:val="en-US"/>
        </w:rPr>
        <w:instrText>ARABIC</w:instrText>
      </w:r>
      <w:r w:rsidRPr="007111F3">
        <w:rPr>
          <w:b/>
        </w:rPr>
        <w:instrText xml:space="preserve"> </w:instrText>
      </w:r>
      <w:r w:rsidRPr="007111F3">
        <w:rPr>
          <w:b/>
        </w:rPr>
        <w:fldChar w:fldCharType="separate"/>
      </w:r>
      <w:r w:rsidRPr="00844566">
        <w:rPr>
          <w:b/>
          <w:noProof/>
        </w:rPr>
        <w:t>5</w:t>
      </w:r>
      <w:r w:rsidRPr="007111F3">
        <w:rPr>
          <w:b/>
        </w:rPr>
        <w:fldChar w:fldCharType="end"/>
      </w:r>
      <w:r w:rsidRPr="007111F3">
        <w:rPr>
          <w:b/>
        </w:rPr>
        <w:t xml:space="preserve"> - Пространственная организация школьного образования</w:t>
      </w:r>
    </w:p>
    <w:p w:rsidR="00CC51E9" w:rsidRPr="00546161" w:rsidRDefault="00CC51E9" w:rsidP="00BC3E13">
      <w:pPr>
        <w:keepNext/>
        <w:keepLines/>
        <w:spacing w:after="0" w:line="240" w:lineRule="auto"/>
        <w:rPr>
          <w:b/>
          <w:sz w:val="20"/>
        </w:rPr>
      </w:pPr>
    </w:p>
    <w:tbl>
      <w:tblPr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5"/>
        <w:gridCol w:w="1378"/>
        <w:gridCol w:w="1881"/>
        <w:gridCol w:w="1557"/>
        <w:gridCol w:w="1844"/>
        <w:gridCol w:w="2267"/>
      </w:tblGrid>
      <w:tr w:rsidR="00CC51E9" w:rsidRPr="008B7F11" w:rsidTr="0050224F">
        <w:trPr>
          <w:trHeight w:val="77"/>
        </w:trPr>
        <w:tc>
          <w:tcPr>
            <w:tcW w:w="212" w:type="pct"/>
            <w:noWrap/>
            <w:vAlign w:val="center"/>
          </w:tcPr>
          <w:p w:rsidR="00CC51E9" w:rsidRPr="002C14F5" w:rsidRDefault="00CC51E9" w:rsidP="00E53537">
            <w:pPr>
              <w:keepNext/>
              <w:keepLines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2C14F5">
              <w:rPr>
                <w:sz w:val="20"/>
                <w:lang w:val="en-US"/>
              </w:rPr>
              <w:t>№ п/п</w:t>
            </w:r>
          </w:p>
        </w:tc>
        <w:tc>
          <w:tcPr>
            <w:tcW w:w="739" w:type="pct"/>
            <w:vAlign w:val="center"/>
          </w:tcPr>
          <w:p w:rsidR="00CC51E9" w:rsidRPr="002C14F5" w:rsidRDefault="00CC51E9" w:rsidP="00E53537">
            <w:pPr>
              <w:keepNext/>
              <w:keepLines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2C14F5">
              <w:rPr>
                <w:sz w:val="20"/>
                <w:lang w:val="en-US"/>
              </w:rPr>
              <w:t>Территория</w:t>
            </w:r>
          </w:p>
        </w:tc>
        <w:tc>
          <w:tcPr>
            <w:tcW w:w="1009" w:type="pct"/>
            <w:vAlign w:val="center"/>
          </w:tcPr>
          <w:p w:rsidR="00CC51E9" w:rsidRPr="002C14F5" w:rsidRDefault="00CC51E9" w:rsidP="00E53537">
            <w:pPr>
              <w:keepNext/>
              <w:keepLines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2C14F5">
              <w:rPr>
                <w:sz w:val="20"/>
                <w:lang w:val="en-US"/>
              </w:rPr>
              <w:t>Базовая школа</w:t>
            </w:r>
          </w:p>
        </w:tc>
        <w:tc>
          <w:tcPr>
            <w:tcW w:w="835" w:type="pct"/>
            <w:vAlign w:val="center"/>
          </w:tcPr>
          <w:p w:rsidR="00CC51E9" w:rsidRPr="002C14F5" w:rsidRDefault="00CC51E9" w:rsidP="00E53537">
            <w:pPr>
              <w:keepNext/>
              <w:keepLines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2C14F5">
              <w:rPr>
                <w:sz w:val="20"/>
                <w:lang w:val="en-US"/>
              </w:rPr>
              <w:t>Численность обслуживаемого населения</w:t>
            </w:r>
          </w:p>
        </w:tc>
        <w:tc>
          <w:tcPr>
            <w:tcW w:w="989" w:type="pct"/>
            <w:vAlign w:val="center"/>
          </w:tcPr>
          <w:p w:rsidR="00CC51E9" w:rsidRPr="002C14F5" w:rsidRDefault="00CC51E9" w:rsidP="00E53537">
            <w:pPr>
              <w:keepNext/>
              <w:keepLines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2C14F5">
              <w:rPr>
                <w:sz w:val="20"/>
                <w:lang w:val="en-US"/>
              </w:rPr>
              <w:t>Численность учащихся в 20</w:t>
            </w:r>
            <w:r>
              <w:rPr>
                <w:sz w:val="20"/>
              </w:rPr>
              <w:t>14</w:t>
            </w:r>
            <w:r w:rsidRPr="002C14F5">
              <w:rPr>
                <w:sz w:val="20"/>
                <w:lang w:val="en-US"/>
              </w:rPr>
              <w:t xml:space="preserve"> г.</w:t>
            </w:r>
          </w:p>
        </w:tc>
        <w:tc>
          <w:tcPr>
            <w:tcW w:w="1216" w:type="pct"/>
            <w:vAlign w:val="center"/>
          </w:tcPr>
          <w:p w:rsidR="00CC51E9" w:rsidRPr="002C14F5" w:rsidRDefault="00CC51E9" w:rsidP="00E53537">
            <w:pPr>
              <w:keepNext/>
              <w:keepLines/>
              <w:spacing w:after="0" w:line="240" w:lineRule="auto"/>
              <w:jc w:val="center"/>
              <w:rPr>
                <w:sz w:val="20"/>
              </w:rPr>
            </w:pPr>
            <w:r w:rsidRPr="002C14F5">
              <w:rPr>
                <w:sz w:val="20"/>
              </w:rPr>
              <w:t>Про</w:t>
            </w:r>
            <w:r w:rsidRPr="002C14F5">
              <w:rPr>
                <w:sz w:val="20"/>
              </w:rPr>
              <w:softHyphen/>
              <w:t>гноз чис</w:t>
            </w:r>
            <w:r w:rsidRPr="002C14F5">
              <w:rPr>
                <w:sz w:val="20"/>
              </w:rPr>
              <w:softHyphen/>
            </w:r>
            <w:r>
              <w:rPr>
                <w:sz w:val="20"/>
              </w:rPr>
              <w:t>ленно</w:t>
            </w:r>
            <w:r>
              <w:rPr>
                <w:sz w:val="20"/>
              </w:rPr>
              <w:softHyphen/>
              <w:t>сти уча</w:t>
            </w:r>
            <w:r>
              <w:rPr>
                <w:sz w:val="20"/>
              </w:rPr>
              <w:softHyphen/>
              <w:t>щихся к 2021</w:t>
            </w:r>
            <w:r w:rsidRPr="002C14F5">
              <w:rPr>
                <w:sz w:val="20"/>
              </w:rPr>
              <w:t xml:space="preserve"> г.</w:t>
            </w:r>
          </w:p>
        </w:tc>
      </w:tr>
      <w:tr w:rsidR="00CC51E9" w:rsidRPr="008B7F11" w:rsidTr="0050224F">
        <w:trPr>
          <w:trHeight w:val="1847"/>
        </w:trPr>
        <w:tc>
          <w:tcPr>
            <w:tcW w:w="212" w:type="pct"/>
            <w:noWrap/>
            <w:vAlign w:val="center"/>
          </w:tcPr>
          <w:p w:rsidR="00CC51E9" w:rsidRPr="002C14F5" w:rsidRDefault="00CC51E9" w:rsidP="00E53537">
            <w:pPr>
              <w:keepNext/>
              <w:keepLines/>
              <w:spacing w:after="0" w:line="240" w:lineRule="auto"/>
              <w:jc w:val="center"/>
              <w:rPr>
                <w:b/>
                <w:sz w:val="20"/>
                <w:lang w:val="en-US"/>
              </w:rPr>
            </w:pPr>
            <w:r w:rsidRPr="002C14F5">
              <w:rPr>
                <w:b/>
                <w:sz w:val="20"/>
                <w:lang w:val="en-US"/>
              </w:rPr>
              <w:t>1</w:t>
            </w:r>
          </w:p>
        </w:tc>
        <w:tc>
          <w:tcPr>
            <w:tcW w:w="739" w:type="pct"/>
            <w:noWrap/>
            <w:vAlign w:val="center"/>
          </w:tcPr>
          <w:p w:rsidR="00CC51E9" w:rsidRPr="00C235E0" w:rsidRDefault="00CC51E9" w:rsidP="00E77033">
            <w:pPr>
              <w:keepNext/>
              <w:keepLines/>
              <w:spacing w:after="0" w:line="240" w:lineRule="auto"/>
              <w:jc w:val="center"/>
              <w:rPr>
                <w:b/>
              </w:rPr>
            </w:pPr>
            <w:r w:rsidRPr="0050224F">
              <w:rPr>
                <w:b/>
                <w:lang w:val="en-US"/>
              </w:rPr>
              <w:t xml:space="preserve">МО </w:t>
            </w:r>
            <w:r>
              <w:rPr>
                <w:b/>
              </w:rPr>
              <w:t>«</w:t>
            </w:r>
            <w:r w:rsidRPr="0050224F">
              <w:rPr>
                <w:b/>
              </w:rPr>
              <w:t>Ольгов</w:t>
            </w:r>
            <w:r>
              <w:rPr>
                <w:b/>
                <w:lang w:val="en-US"/>
              </w:rPr>
              <w:t>ский c</w:t>
            </w:r>
            <w:r>
              <w:rPr>
                <w:b/>
              </w:rPr>
              <w:t>ельсовет»</w:t>
            </w:r>
          </w:p>
        </w:tc>
        <w:tc>
          <w:tcPr>
            <w:tcW w:w="1009" w:type="pct"/>
            <w:noWrap/>
            <w:vAlign w:val="center"/>
          </w:tcPr>
          <w:p w:rsidR="00CC51E9" w:rsidRDefault="00CC51E9" w:rsidP="00E77033">
            <w:pPr>
              <w:keepNext/>
              <w:keepLines/>
              <w:spacing w:after="0" w:line="240" w:lineRule="auto"/>
              <w:jc w:val="center"/>
              <w:rPr>
                <w:b/>
              </w:rPr>
            </w:pPr>
            <w:r w:rsidRPr="00E77033">
              <w:rPr>
                <w:b/>
                <w:sz w:val="20"/>
              </w:rPr>
              <w:t xml:space="preserve">МКОУ </w:t>
            </w:r>
            <w:r>
              <w:rPr>
                <w:b/>
                <w:sz w:val="20"/>
              </w:rPr>
              <w:t>«</w:t>
            </w:r>
            <w:r w:rsidRPr="00E77033">
              <w:rPr>
                <w:b/>
              </w:rPr>
              <w:t>Ольговская</w:t>
            </w:r>
            <w:r w:rsidRPr="00E77033">
              <w:rPr>
                <w:b/>
                <w:sz w:val="20"/>
              </w:rPr>
              <w:t xml:space="preserve"> СОШ»</w:t>
            </w:r>
            <w:r w:rsidRPr="00E77033">
              <w:rPr>
                <w:b/>
              </w:rPr>
              <w:t xml:space="preserve"> </w:t>
            </w:r>
          </w:p>
          <w:p w:rsidR="00CC51E9" w:rsidRDefault="00CC51E9" w:rsidP="00E77033">
            <w:pPr>
              <w:keepNext/>
              <w:keepLines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CC51E9" w:rsidRPr="00E77033" w:rsidRDefault="00CC51E9" w:rsidP="00E77033">
            <w:pPr>
              <w:keepNext/>
              <w:keepLines/>
              <w:spacing w:after="0" w:line="240" w:lineRule="auto"/>
              <w:jc w:val="center"/>
              <w:rPr>
                <w:b/>
                <w:sz w:val="20"/>
              </w:rPr>
            </w:pPr>
            <w:r w:rsidRPr="0050224F">
              <w:rPr>
                <w:b/>
                <w:sz w:val="20"/>
                <w:szCs w:val="20"/>
              </w:rPr>
              <w:t xml:space="preserve">МКОУ </w:t>
            </w:r>
            <w:r w:rsidRPr="00E77033">
              <w:rPr>
                <w:b/>
              </w:rPr>
              <w:t>"</w:t>
            </w:r>
            <w:r w:rsidRPr="0050224F">
              <w:rPr>
                <w:b/>
              </w:rPr>
              <w:t xml:space="preserve">Кремяновская </w:t>
            </w:r>
            <w:r w:rsidRPr="0050224F">
              <w:rPr>
                <w:b/>
                <w:sz w:val="20"/>
                <w:szCs w:val="20"/>
              </w:rPr>
              <w:t>СОШ"</w:t>
            </w:r>
          </w:p>
        </w:tc>
        <w:tc>
          <w:tcPr>
            <w:tcW w:w="835" w:type="pct"/>
            <w:noWrap/>
            <w:vAlign w:val="center"/>
          </w:tcPr>
          <w:p w:rsidR="00CC51E9" w:rsidRPr="0050224F" w:rsidRDefault="00CC51E9" w:rsidP="00E53537">
            <w:pPr>
              <w:keepNext/>
              <w:keepLines/>
              <w:spacing w:after="0" w:line="240" w:lineRule="auto"/>
              <w:jc w:val="center"/>
              <w:rPr>
                <w:b/>
              </w:rPr>
            </w:pPr>
            <w:r w:rsidRPr="0050224F">
              <w:rPr>
                <w:b/>
              </w:rPr>
              <w:t>1569</w:t>
            </w:r>
          </w:p>
        </w:tc>
        <w:tc>
          <w:tcPr>
            <w:tcW w:w="989" w:type="pct"/>
            <w:noWrap/>
            <w:vAlign w:val="center"/>
          </w:tcPr>
          <w:p w:rsidR="00CC51E9" w:rsidRDefault="00CC51E9" w:rsidP="00E53537">
            <w:pPr>
              <w:keepNext/>
              <w:keepLines/>
              <w:spacing w:after="0" w:line="240" w:lineRule="auto"/>
              <w:jc w:val="center"/>
              <w:rPr>
                <w:b/>
              </w:rPr>
            </w:pPr>
            <w:r w:rsidRPr="0050224F">
              <w:rPr>
                <w:b/>
              </w:rPr>
              <w:t>114</w:t>
            </w:r>
          </w:p>
          <w:p w:rsidR="00CC51E9" w:rsidRDefault="00CC51E9" w:rsidP="00E53537">
            <w:pPr>
              <w:keepNext/>
              <w:keepLines/>
              <w:spacing w:after="0" w:line="240" w:lineRule="auto"/>
              <w:jc w:val="center"/>
              <w:rPr>
                <w:b/>
              </w:rPr>
            </w:pPr>
          </w:p>
          <w:p w:rsidR="00CC51E9" w:rsidRDefault="00CC51E9" w:rsidP="00E53537">
            <w:pPr>
              <w:keepNext/>
              <w:keepLines/>
              <w:spacing w:after="0" w:line="240" w:lineRule="auto"/>
              <w:jc w:val="center"/>
              <w:rPr>
                <w:b/>
              </w:rPr>
            </w:pPr>
          </w:p>
          <w:p w:rsidR="00CC51E9" w:rsidRDefault="00CC51E9" w:rsidP="00E53537">
            <w:pPr>
              <w:keepNext/>
              <w:keepLines/>
              <w:spacing w:after="0" w:line="240" w:lineRule="auto"/>
              <w:jc w:val="center"/>
              <w:rPr>
                <w:b/>
              </w:rPr>
            </w:pPr>
          </w:p>
          <w:p w:rsidR="00CC51E9" w:rsidRPr="0050224F" w:rsidRDefault="00CC51E9" w:rsidP="00E53537">
            <w:pPr>
              <w:keepNext/>
              <w:keepLines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1216" w:type="pct"/>
            <w:noWrap/>
            <w:vAlign w:val="center"/>
          </w:tcPr>
          <w:p w:rsidR="00CC51E9" w:rsidRDefault="00CC51E9" w:rsidP="0050224F">
            <w:pPr>
              <w:keepNext/>
              <w:keepLines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125</w:t>
            </w:r>
          </w:p>
          <w:p w:rsidR="00CC51E9" w:rsidRDefault="00CC51E9" w:rsidP="0050224F">
            <w:pPr>
              <w:keepNext/>
              <w:keepLines/>
              <w:spacing w:after="0" w:line="240" w:lineRule="auto"/>
              <w:jc w:val="center"/>
              <w:rPr>
                <w:b/>
              </w:rPr>
            </w:pPr>
          </w:p>
          <w:p w:rsidR="00CC51E9" w:rsidRDefault="00CC51E9" w:rsidP="0050224F">
            <w:pPr>
              <w:keepNext/>
              <w:keepLines/>
              <w:spacing w:after="0" w:line="240" w:lineRule="auto"/>
              <w:jc w:val="center"/>
              <w:rPr>
                <w:b/>
              </w:rPr>
            </w:pPr>
          </w:p>
          <w:p w:rsidR="00CC51E9" w:rsidRDefault="00CC51E9" w:rsidP="0050224F">
            <w:pPr>
              <w:keepNext/>
              <w:keepLines/>
              <w:spacing w:after="0" w:line="240" w:lineRule="auto"/>
              <w:jc w:val="center"/>
              <w:rPr>
                <w:b/>
              </w:rPr>
            </w:pPr>
          </w:p>
          <w:p w:rsidR="00CC51E9" w:rsidRPr="0050224F" w:rsidRDefault="00CC51E9" w:rsidP="0050224F">
            <w:pPr>
              <w:keepNext/>
              <w:keepLines/>
              <w:spacing w:after="0" w:line="240" w:lineRule="auto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</w:rPr>
              <w:t>8</w:t>
            </w:r>
          </w:p>
        </w:tc>
      </w:tr>
    </w:tbl>
    <w:p w:rsidR="00CC51E9" w:rsidRDefault="00CC51E9" w:rsidP="00C235E0">
      <w:pPr>
        <w:pStyle w:val="Heading2"/>
        <w:keepNext w:val="0"/>
        <w:keepLines w:val="0"/>
        <w:widowControl w:val="0"/>
        <w:suppressAutoHyphens/>
        <w:spacing w:before="0"/>
        <w:rPr>
          <w:rFonts w:ascii="Times New Roman" w:hAnsi="Times New Roman"/>
          <w:i/>
          <w:color w:val="17365D"/>
          <w:sz w:val="30"/>
          <w:szCs w:val="30"/>
        </w:rPr>
      </w:pPr>
      <w:bookmarkStart w:id="30" w:name="_Toc336507781"/>
    </w:p>
    <w:p w:rsidR="00CC51E9" w:rsidRDefault="00CC51E9" w:rsidP="00C235E0">
      <w:pPr>
        <w:pStyle w:val="Heading2"/>
        <w:keepNext w:val="0"/>
        <w:keepLines w:val="0"/>
        <w:widowControl w:val="0"/>
        <w:suppressAutoHyphens/>
        <w:spacing w:before="0"/>
        <w:rPr>
          <w:rFonts w:ascii="Times New Roman" w:hAnsi="Times New Roman"/>
          <w:i/>
          <w:color w:val="17365D"/>
          <w:sz w:val="30"/>
          <w:szCs w:val="30"/>
        </w:rPr>
      </w:pPr>
    </w:p>
    <w:p w:rsidR="00CC51E9" w:rsidRPr="00F37403" w:rsidRDefault="00CC51E9" w:rsidP="007111F3">
      <w:pPr>
        <w:pStyle w:val="Heading2"/>
        <w:keepNext w:val="0"/>
        <w:keepLines w:val="0"/>
        <w:widowControl w:val="0"/>
        <w:suppressAutoHyphens/>
        <w:spacing w:before="0"/>
        <w:ind w:left="720"/>
        <w:jc w:val="center"/>
        <w:rPr>
          <w:rFonts w:ascii="Times New Roman" w:hAnsi="Times New Roman"/>
          <w:i/>
          <w:color w:val="17365D"/>
          <w:sz w:val="30"/>
          <w:szCs w:val="30"/>
        </w:rPr>
      </w:pPr>
      <w:r w:rsidRPr="00F37403">
        <w:rPr>
          <w:rFonts w:ascii="Times New Roman" w:hAnsi="Times New Roman"/>
          <w:i/>
          <w:color w:val="17365D"/>
          <w:sz w:val="30"/>
          <w:szCs w:val="30"/>
        </w:rPr>
        <w:t>2.5 Мероприятия по совершенствованию транспортной инфраструктуры</w:t>
      </w:r>
      <w:bookmarkEnd w:id="28"/>
      <w:bookmarkEnd w:id="29"/>
      <w:bookmarkEnd w:id="30"/>
    </w:p>
    <w:p w:rsidR="00CC51E9" w:rsidRPr="00BC3E13" w:rsidRDefault="00CC51E9" w:rsidP="00BC3E13"/>
    <w:p w:rsidR="00CC51E9" w:rsidRDefault="00CC51E9" w:rsidP="00966A0C">
      <w:pPr>
        <w:pStyle w:val="1"/>
        <w:widowControl w:val="0"/>
        <w:suppressAutoHyphens/>
        <w:spacing w:after="0" w:line="240" w:lineRule="auto"/>
        <w:ind w:left="851"/>
        <w:jc w:val="center"/>
        <w:rPr>
          <w:b/>
          <w:i/>
          <w:sz w:val="28"/>
          <w:szCs w:val="28"/>
        </w:rPr>
      </w:pPr>
      <w:r w:rsidRPr="005F45B8">
        <w:rPr>
          <w:b/>
          <w:i/>
          <w:sz w:val="28"/>
          <w:szCs w:val="28"/>
        </w:rPr>
        <w:t>Генеральным планом на 1-ю очередь строительства (до 202</w:t>
      </w:r>
      <w:r>
        <w:rPr>
          <w:b/>
          <w:i/>
          <w:sz w:val="28"/>
          <w:szCs w:val="28"/>
        </w:rPr>
        <w:t>1</w:t>
      </w:r>
      <w:r w:rsidRPr="005F45B8">
        <w:rPr>
          <w:b/>
          <w:i/>
          <w:sz w:val="28"/>
          <w:szCs w:val="28"/>
        </w:rPr>
        <w:t>г.)  предусматривается:</w:t>
      </w:r>
    </w:p>
    <w:p w:rsidR="00CC51E9" w:rsidRPr="005F45B8" w:rsidRDefault="00CC51E9" w:rsidP="00966A0C">
      <w:pPr>
        <w:pStyle w:val="1"/>
        <w:widowControl w:val="0"/>
        <w:suppressAutoHyphens/>
        <w:spacing w:after="0" w:line="240" w:lineRule="auto"/>
        <w:ind w:left="851"/>
        <w:jc w:val="center"/>
        <w:rPr>
          <w:b/>
          <w:i/>
          <w:sz w:val="28"/>
          <w:szCs w:val="28"/>
        </w:rPr>
      </w:pPr>
    </w:p>
    <w:p w:rsidR="00CC51E9" w:rsidRDefault="00CC51E9" w:rsidP="00BC3E13">
      <w:pPr>
        <w:pStyle w:val="1"/>
        <w:widowControl w:val="0"/>
        <w:numPr>
          <w:ilvl w:val="0"/>
          <w:numId w:val="13"/>
        </w:numPr>
        <w:suppressAutoHyphens/>
        <w:spacing w:after="0" w:line="360" w:lineRule="auto"/>
        <w:ind w:left="0" w:firstLine="851"/>
        <w:jc w:val="both"/>
      </w:pPr>
      <w:r>
        <w:t xml:space="preserve">асфальтирование порядка </w:t>
      </w:r>
      <w:r w:rsidRPr="00A52DB2">
        <w:rPr>
          <w:b/>
        </w:rPr>
        <w:t>9,7 км</w:t>
      </w:r>
      <w:r w:rsidRPr="00A52DB2">
        <w:t xml:space="preserve"> </w:t>
      </w:r>
      <w:r>
        <w:t>улиц с грунтовым и/или щебеночным покрытием (перечень улиц указан в следующей таблице);</w:t>
      </w:r>
    </w:p>
    <w:p w:rsidR="00CC51E9" w:rsidRPr="00D87F49" w:rsidRDefault="00CC51E9" w:rsidP="00BC3E13">
      <w:pPr>
        <w:pStyle w:val="Caption"/>
        <w:widowControl w:val="0"/>
        <w:spacing w:after="0"/>
        <w:rPr>
          <w:color w:val="auto"/>
          <w:kern w:val="0"/>
          <w:sz w:val="24"/>
          <w:szCs w:val="24"/>
          <w:lang w:eastAsia="ru-RU"/>
        </w:rPr>
      </w:pPr>
      <w:r w:rsidRPr="00D87F49">
        <w:rPr>
          <w:color w:val="auto"/>
          <w:kern w:val="0"/>
          <w:sz w:val="24"/>
          <w:szCs w:val="24"/>
          <w:lang w:eastAsia="ru-RU"/>
        </w:rPr>
        <w:t xml:space="preserve">Таблица </w:t>
      </w:r>
      <w:r w:rsidRPr="00D87F49">
        <w:rPr>
          <w:color w:val="auto"/>
          <w:kern w:val="0"/>
          <w:sz w:val="24"/>
          <w:szCs w:val="24"/>
          <w:lang w:eastAsia="ru-RU"/>
        </w:rPr>
        <w:fldChar w:fldCharType="begin"/>
      </w:r>
      <w:r w:rsidRPr="00D87F49">
        <w:rPr>
          <w:color w:val="auto"/>
          <w:kern w:val="0"/>
          <w:sz w:val="24"/>
          <w:szCs w:val="24"/>
          <w:lang w:eastAsia="ru-RU"/>
        </w:rPr>
        <w:instrText xml:space="preserve"> SEQ Таблица \* ARABIC </w:instrText>
      </w:r>
      <w:r w:rsidRPr="00D87F49">
        <w:rPr>
          <w:color w:val="auto"/>
          <w:kern w:val="0"/>
          <w:sz w:val="24"/>
          <w:szCs w:val="24"/>
          <w:lang w:eastAsia="ru-RU"/>
        </w:rPr>
        <w:fldChar w:fldCharType="separate"/>
      </w:r>
      <w:r w:rsidRPr="00D87F49">
        <w:rPr>
          <w:noProof/>
          <w:color w:val="auto"/>
          <w:kern w:val="0"/>
          <w:sz w:val="24"/>
          <w:szCs w:val="24"/>
          <w:lang w:eastAsia="ru-RU"/>
        </w:rPr>
        <w:t>6</w:t>
      </w:r>
      <w:r w:rsidRPr="00D87F49">
        <w:rPr>
          <w:color w:val="auto"/>
          <w:kern w:val="0"/>
          <w:sz w:val="24"/>
          <w:szCs w:val="24"/>
          <w:lang w:eastAsia="ru-RU"/>
        </w:rPr>
        <w:fldChar w:fldCharType="end"/>
      </w:r>
      <w:r w:rsidRPr="00D87F49">
        <w:rPr>
          <w:color w:val="auto"/>
          <w:kern w:val="0"/>
          <w:sz w:val="24"/>
          <w:szCs w:val="24"/>
          <w:lang w:eastAsia="ru-RU"/>
        </w:rPr>
        <w:t xml:space="preserve"> – Перечень улиц, требующих улучшения дорожного покрытия </w:t>
      </w:r>
    </w:p>
    <w:tbl>
      <w:tblPr>
        <w:tblW w:w="5000" w:type="pct"/>
        <w:tblLook w:val="00A0"/>
      </w:tblPr>
      <w:tblGrid>
        <w:gridCol w:w="503"/>
        <w:gridCol w:w="2852"/>
        <w:gridCol w:w="1704"/>
        <w:gridCol w:w="1694"/>
        <w:gridCol w:w="33"/>
        <w:gridCol w:w="1346"/>
        <w:gridCol w:w="11"/>
        <w:gridCol w:w="11"/>
        <w:gridCol w:w="1417"/>
      </w:tblGrid>
      <w:tr w:rsidR="00CC51E9" w:rsidRPr="00FE1E97" w:rsidTr="003F4687">
        <w:trPr>
          <w:trHeight w:val="333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BA2797" w:rsidRDefault="00CC51E9" w:rsidP="00E53537">
            <w:pPr>
              <w:spacing w:after="0" w:line="240" w:lineRule="auto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A2797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BA2797" w:rsidRDefault="00CC51E9" w:rsidP="00E53537">
            <w:pPr>
              <w:spacing w:after="0" w:line="240" w:lineRule="auto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A2797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BA2797" w:rsidRDefault="00CC51E9" w:rsidP="00E53537">
            <w:pPr>
              <w:spacing w:after="0" w:line="240" w:lineRule="auto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A2797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 xml:space="preserve">Протяженность, </w:t>
            </w:r>
            <w:r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8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BA2797" w:rsidRDefault="00CC51E9" w:rsidP="00E53537">
            <w:pPr>
              <w:spacing w:after="0" w:line="240" w:lineRule="auto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A2797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Категория улицы</w:t>
            </w:r>
          </w:p>
        </w:tc>
        <w:tc>
          <w:tcPr>
            <w:tcW w:w="147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BA2797" w:rsidRDefault="00CC51E9" w:rsidP="00E53537">
            <w:pPr>
              <w:spacing w:after="0" w:line="240" w:lineRule="auto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A2797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Тип покрытия</w:t>
            </w:r>
            <w:r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, м</w:t>
            </w:r>
          </w:p>
        </w:tc>
      </w:tr>
      <w:tr w:rsidR="00CC51E9" w:rsidRPr="00FE1E97" w:rsidTr="003F4687">
        <w:trPr>
          <w:trHeight w:val="333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BA2797" w:rsidRDefault="00CC51E9" w:rsidP="00E53537">
            <w:pPr>
              <w:spacing w:after="0" w:line="240" w:lineRule="auto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BA2797" w:rsidRDefault="00CC51E9" w:rsidP="00E53537">
            <w:pPr>
              <w:spacing w:after="0" w:line="240" w:lineRule="auto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BA2797" w:rsidRDefault="00CC51E9" w:rsidP="00E53537">
            <w:pPr>
              <w:spacing w:after="0" w:line="240" w:lineRule="auto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BA2797" w:rsidRDefault="00CC51E9" w:rsidP="00E53537">
            <w:pPr>
              <w:spacing w:after="0" w:line="240" w:lineRule="auto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4918E2" w:rsidRDefault="00CC51E9" w:rsidP="00E53537">
            <w:pPr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4918E2">
              <w:rPr>
                <w:bCs/>
                <w:kern w:val="0"/>
                <w:sz w:val="20"/>
                <w:szCs w:val="20"/>
                <w:lang w:eastAsia="ru-RU"/>
              </w:rPr>
              <w:t>грунт </w:t>
            </w:r>
          </w:p>
        </w:tc>
        <w:tc>
          <w:tcPr>
            <w:tcW w:w="7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4918E2" w:rsidRDefault="00CC51E9" w:rsidP="00E53537">
            <w:pPr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4918E2">
              <w:rPr>
                <w:bCs/>
                <w:kern w:val="0"/>
                <w:sz w:val="20"/>
                <w:szCs w:val="20"/>
                <w:lang w:eastAsia="ru-RU"/>
              </w:rPr>
              <w:t>асфальт</w:t>
            </w:r>
          </w:p>
        </w:tc>
      </w:tr>
      <w:tr w:rsidR="00CC51E9" w:rsidRPr="00BA2797" w:rsidTr="00BC3E13">
        <w:trPr>
          <w:trHeight w:val="77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D87F49" w:rsidRDefault="00CC51E9" w:rsidP="004918E2">
            <w:pPr>
              <w:spacing w:after="0" w:line="240" w:lineRule="auto"/>
              <w:jc w:val="center"/>
              <w:rPr>
                <w:b/>
                <w:bCs/>
                <w:kern w:val="0"/>
                <w:lang w:eastAsia="ru-RU"/>
              </w:rPr>
            </w:pPr>
            <w:r w:rsidRPr="00D87F49">
              <w:rPr>
                <w:b/>
                <w:sz w:val="22"/>
                <w:szCs w:val="22"/>
              </w:rPr>
              <w:t>с. Ольговка</w:t>
            </w:r>
          </w:p>
        </w:tc>
      </w:tr>
      <w:tr w:rsidR="00CC51E9" w:rsidRPr="00BA2797" w:rsidTr="003F4687">
        <w:trPr>
          <w:trHeight w:val="30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4918E2" w:rsidRDefault="00CC51E9" w:rsidP="00E53537">
            <w:pPr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4918E2">
              <w:rPr>
                <w:b/>
                <w:bCs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4918E2" w:rsidRDefault="00CC51E9" w:rsidP="00E53537">
            <w:pPr>
              <w:spacing w:after="0" w:line="240" w:lineRule="auto"/>
              <w:jc w:val="center"/>
              <w:rPr>
                <w:bCs/>
                <w:kern w:val="0"/>
                <w:sz w:val="20"/>
                <w:szCs w:val="20"/>
                <w:lang w:eastAsia="ru-RU"/>
              </w:rPr>
            </w:pPr>
            <w:r w:rsidRPr="004918E2">
              <w:rPr>
                <w:sz w:val="20"/>
                <w:szCs w:val="20"/>
              </w:rPr>
              <w:t>Улицы без названия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A52DB2" w:rsidRDefault="00CC51E9" w:rsidP="00E53537">
            <w:pPr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A52DB2">
              <w:rPr>
                <w:b/>
                <w:bCs/>
                <w:kern w:val="0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9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4918E2" w:rsidRDefault="00CC51E9" w:rsidP="00E53537">
            <w:pPr>
              <w:spacing w:after="0" w:line="240" w:lineRule="auto"/>
              <w:jc w:val="center"/>
              <w:rPr>
                <w:bCs/>
                <w:kern w:val="0"/>
                <w:sz w:val="20"/>
                <w:szCs w:val="20"/>
                <w:lang w:eastAsia="ru-RU"/>
              </w:rPr>
            </w:pPr>
            <w:r w:rsidRPr="004918E2">
              <w:rPr>
                <w:bCs/>
                <w:kern w:val="0"/>
                <w:sz w:val="20"/>
                <w:szCs w:val="20"/>
                <w:lang w:eastAsia="ru-RU"/>
              </w:rPr>
              <w:t> </w:t>
            </w:r>
            <w:r w:rsidRPr="004918E2">
              <w:rPr>
                <w:bCs/>
                <w:sz w:val="20"/>
                <w:szCs w:val="20"/>
              </w:rPr>
              <w:t>жилая ул.</w:t>
            </w:r>
          </w:p>
        </w:tc>
        <w:tc>
          <w:tcPr>
            <w:tcW w:w="7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A52DB2" w:rsidRDefault="00CC51E9" w:rsidP="001179C8">
            <w:pPr>
              <w:spacing w:after="0" w:line="240" w:lineRule="auto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A52DB2">
              <w:rPr>
                <w:b/>
                <w:bCs/>
                <w:kern w:val="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A52DB2" w:rsidRDefault="00CC51E9" w:rsidP="001179C8">
            <w:pPr>
              <w:spacing w:after="0" w:line="240" w:lineRule="auto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A52DB2">
              <w:rPr>
                <w:b/>
                <w:bCs/>
                <w:kern w:val="0"/>
                <w:sz w:val="20"/>
                <w:szCs w:val="20"/>
                <w:lang w:eastAsia="ru-RU"/>
              </w:rPr>
              <w:t>200,0</w:t>
            </w:r>
          </w:p>
        </w:tc>
      </w:tr>
      <w:tr w:rsidR="00CC51E9" w:rsidRPr="00BA2797" w:rsidTr="004918E2">
        <w:trPr>
          <w:trHeight w:val="30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4918E2" w:rsidRDefault="00CC51E9" w:rsidP="00E53537">
            <w:pPr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99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4918E2" w:rsidRDefault="00CC51E9" w:rsidP="00E53537">
            <w:pPr>
              <w:spacing w:after="0" w:line="240" w:lineRule="auto"/>
              <w:jc w:val="center"/>
              <w:rPr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6A1D04" w:rsidRDefault="00CC51E9" w:rsidP="00E53537">
            <w:pPr>
              <w:spacing w:after="0" w:line="240" w:lineRule="auto"/>
              <w:jc w:val="center"/>
              <w:rPr>
                <w:bCs/>
                <w:color w:val="FF0000"/>
                <w:kern w:val="0"/>
                <w:sz w:val="20"/>
                <w:szCs w:val="20"/>
                <w:lang w:eastAsia="ru-RU"/>
              </w:rPr>
            </w:pPr>
          </w:p>
        </w:tc>
      </w:tr>
      <w:tr w:rsidR="00CC51E9" w:rsidRPr="00BA2797" w:rsidTr="001179C8">
        <w:trPr>
          <w:trHeight w:val="77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D87F49" w:rsidRDefault="00CC51E9" w:rsidP="004918E2">
            <w:pPr>
              <w:spacing w:after="0" w:line="240" w:lineRule="auto"/>
              <w:jc w:val="center"/>
              <w:rPr>
                <w:b/>
                <w:bCs/>
                <w:kern w:val="0"/>
                <w:lang w:eastAsia="ru-RU"/>
              </w:rPr>
            </w:pPr>
            <w:r w:rsidRPr="00D87F49">
              <w:rPr>
                <w:b/>
                <w:sz w:val="22"/>
                <w:szCs w:val="22"/>
              </w:rPr>
              <w:t>с. Ветрено</w:t>
            </w:r>
          </w:p>
        </w:tc>
      </w:tr>
      <w:tr w:rsidR="00CC51E9" w:rsidRPr="00BA2797" w:rsidTr="003F4687">
        <w:trPr>
          <w:trHeight w:val="7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4918E2" w:rsidRDefault="00CC51E9" w:rsidP="00E53537">
            <w:pPr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4918E2">
              <w:rPr>
                <w:b/>
                <w:bCs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4918E2" w:rsidRDefault="00CC51E9" w:rsidP="00E53537">
            <w:pPr>
              <w:spacing w:after="0" w:line="240" w:lineRule="auto"/>
              <w:jc w:val="center"/>
              <w:rPr>
                <w:bCs/>
                <w:kern w:val="0"/>
                <w:sz w:val="20"/>
                <w:szCs w:val="20"/>
                <w:lang w:eastAsia="ru-RU"/>
              </w:rPr>
            </w:pPr>
            <w:r w:rsidRPr="004918E2">
              <w:rPr>
                <w:sz w:val="20"/>
                <w:szCs w:val="20"/>
              </w:rPr>
              <w:t>Улицы без названия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9D2FE6" w:rsidRDefault="00CC51E9" w:rsidP="00E53537">
            <w:pPr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9D2FE6">
              <w:rPr>
                <w:b/>
                <w:bCs/>
                <w:kern w:val="0"/>
                <w:sz w:val="20"/>
                <w:szCs w:val="20"/>
                <w:lang w:eastAsia="ru-RU"/>
              </w:rPr>
              <w:t>1800,0</w:t>
            </w:r>
          </w:p>
        </w:tc>
        <w:tc>
          <w:tcPr>
            <w:tcW w:w="9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4918E2" w:rsidRDefault="00CC51E9" w:rsidP="00E53537">
            <w:pPr>
              <w:spacing w:after="0" w:line="240" w:lineRule="auto"/>
              <w:jc w:val="center"/>
              <w:rPr>
                <w:bCs/>
                <w:kern w:val="0"/>
                <w:sz w:val="20"/>
                <w:szCs w:val="20"/>
                <w:lang w:eastAsia="ru-RU"/>
              </w:rPr>
            </w:pPr>
            <w:r w:rsidRPr="004918E2">
              <w:rPr>
                <w:bCs/>
                <w:sz w:val="20"/>
                <w:szCs w:val="20"/>
              </w:rPr>
              <w:t>жилая ул.</w:t>
            </w:r>
          </w:p>
        </w:tc>
        <w:tc>
          <w:tcPr>
            <w:tcW w:w="7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9D2FE6" w:rsidRDefault="00CC51E9" w:rsidP="001179C8">
            <w:pPr>
              <w:spacing w:after="0" w:line="240" w:lineRule="auto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9D2FE6">
              <w:rPr>
                <w:b/>
                <w:bCs/>
                <w:kern w:val="0"/>
                <w:sz w:val="20"/>
                <w:szCs w:val="20"/>
                <w:lang w:eastAsia="ru-RU"/>
              </w:rPr>
              <w:t>1800,0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6A1D04" w:rsidRDefault="00CC51E9" w:rsidP="001179C8">
            <w:pPr>
              <w:spacing w:after="0" w:line="240" w:lineRule="auto"/>
              <w:rPr>
                <w:b/>
                <w:bCs/>
                <w:color w:val="FF0000"/>
                <w:kern w:val="0"/>
                <w:sz w:val="20"/>
                <w:szCs w:val="20"/>
                <w:lang w:eastAsia="ru-RU"/>
              </w:rPr>
            </w:pPr>
          </w:p>
        </w:tc>
      </w:tr>
      <w:tr w:rsidR="00CC51E9" w:rsidRPr="00BA2797" w:rsidTr="003F4687">
        <w:trPr>
          <w:trHeight w:val="7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4918E2" w:rsidRDefault="00CC51E9" w:rsidP="00E53537">
            <w:pPr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4918E2" w:rsidRDefault="00CC51E9" w:rsidP="00E5353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6A1D04" w:rsidRDefault="00CC51E9" w:rsidP="00E53537">
            <w:pPr>
              <w:spacing w:after="0" w:line="240" w:lineRule="auto"/>
              <w:jc w:val="center"/>
              <w:rPr>
                <w:bCs/>
                <w:color w:val="FF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9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4918E2" w:rsidRDefault="00CC51E9" w:rsidP="00E53537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6A1D04" w:rsidRDefault="00CC51E9" w:rsidP="00E53537">
            <w:pPr>
              <w:spacing w:after="0" w:line="240" w:lineRule="auto"/>
              <w:jc w:val="center"/>
              <w:rPr>
                <w:bCs/>
                <w:color w:val="FF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6A1D04" w:rsidRDefault="00CC51E9" w:rsidP="00E53537">
            <w:pPr>
              <w:spacing w:after="0" w:line="240" w:lineRule="auto"/>
              <w:jc w:val="center"/>
              <w:rPr>
                <w:bCs/>
                <w:color w:val="FF0000"/>
                <w:kern w:val="0"/>
                <w:sz w:val="20"/>
                <w:szCs w:val="20"/>
                <w:lang w:eastAsia="ru-RU"/>
              </w:rPr>
            </w:pPr>
          </w:p>
        </w:tc>
      </w:tr>
      <w:tr w:rsidR="00CC51E9" w:rsidRPr="00BA2797" w:rsidTr="001179C8">
        <w:trPr>
          <w:trHeight w:val="77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1E9" w:rsidRPr="00D87F49" w:rsidRDefault="00CC51E9" w:rsidP="004918E2">
            <w:pPr>
              <w:spacing w:after="0" w:line="240" w:lineRule="auto"/>
              <w:jc w:val="center"/>
              <w:rPr>
                <w:b/>
              </w:rPr>
            </w:pPr>
            <w:r w:rsidRPr="00D87F49">
              <w:rPr>
                <w:b/>
              </w:rPr>
              <w:t>с.  Кремяное</w:t>
            </w:r>
          </w:p>
        </w:tc>
      </w:tr>
      <w:tr w:rsidR="00CC51E9" w:rsidRPr="00BA2797" w:rsidTr="003F4687">
        <w:trPr>
          <w:trHeight w:val="30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4918E2" w:rsidRDefault="00CC51E9" w:rsidP="00E53537">
            <w:pPr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4918E2">
              <w:rPr>
                <w:b/>
                <w:bCs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4918E2" w:rsidRDefault="00CC51E9" w:rsidP="009D2FE6">
            <w:pPr>
              <w:spacing w:after="0" w:line="240" w:lineRule="auto"/>
              <w:jc w:val="center"/>
              <w:rPr>
                <w:bCs/>
                <w:kern w:val="0"/>
                <w:sz w:val="20"/>
                <w:szCs w:val="20"/>
                <w:lang w:eastAsia="ru-RU"/>
              </w:rPr>
            </w:pPr>
            <w:r w:rsidRPr="004918E2">
              <w:rPr>
                <w:sz w:val="20"/>
                <w:szCs w:val="20"/>
              </w:rPr>
              <w:t>Улиц</w:t>
            </w:r>
            <w:r>
              <w:rPr>
                <w:sz w:val="20"/>
                <w:szCs w:val="20"/>
              </w:rPr>
              <w:t xml:space="preserve">а </w:t>
            </w:r>
            <w:r w:rsidRPr="009D2FE6">
              <w:rPr>
                <w:b/>
                <w:sz w:val="20"/>
                <w:szCs w:val="20"/>
              </w:rPr>
              <w:t>Долгая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9D2FE6" w:rsidRDefault="00CC51E9" w:rsidP="00E53537">
            <w:pPr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9D2FE6">
              <w:rPr>
                <w:b/>
                <w:bCs/>
                <w:kern w:val="0"/>
                <w:sz w:val="20"/>
                <w:szCs w:val="20"/>
                <w:lang w:eastAsia="ru-RU"/>
              </w:rPr>
              <w:t>2300,0</w:t>
            </w:r>
          </w:p>
        </w:tc>
        <w:tc>
          <w:tcPr>
            <w:tcW w:w="9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4918E2" w:rsidRDefault="00CC51E9" w:rsidP="00E53537">
            <w:pPr>
              <w:spacing w:after="0" w:line="240" w:lineRule="auto"/>
              <w:jc w:val="center"/>
              <w:rPr>
                <w:bCs/>
                <w:kern w:val="0"/>
                <w:sz w:val="20"/>
                <w:szCs w:val="20"/>
                <w:lang w:eastAsia="ru-RU"/>
              </w:rPr>
            </w:pPr>
            <w:r w:rsidRPr="004918E2">
              <w:rPr>
                <w:bCs/>
                <w:sz w:val="20"/>
                <w:szCs w:val="20"/>
              </w:rPr>
              <w:t>жилая ул.</w:t>
            </w:r>
          </w:p>
        </w:tc>
        <w:tc>
          <w:tcPr>
            <w:tcW w:w="7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9D2FE6" w:rsidRDefault="00CC51E9" w:rsidP="001179C8">
            <w:pPr>
              <w:spacing w:after="0" w:line="240" w:lineRule="auto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9D2FE6">
              <w:rPr>
                <w:b/>
                <w:bCs/>
                <w:kern w:val="0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9D2FE6" w:rsidRDefault="00CC51E9" w:rsidP="001179C8">
            <w:pPr>
              <w:spacing w:after="0" w:line="240" w:lineRule="auto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9D2FE6">
              <w:rPr>
                <w:b/>
                <w:bCs/>
                <w:kern w:val="0"/>
                <w:sz w:val="20"/>
                <w:szCs w:val="20"/>
                <w:lang w:eastAsia="ru-RU"/>
              </w:rPr>
              <w:t>1300,0</w:t>
            </w:r>
          </w:p>
        </w:tc>
      </w:tr>
      <w:tr w:rsidR="00CC51E9" w:rsidRPr="00BA2797" w:rsidTr="003F4687">
        <w:trPr>
          <w:trHeight w:val="30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4918E2" w:rsidRDefault="00CC51E9" w:rsidP="00E53537">
            <w:pPr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4918E2" w:rsidRDefault="00CC51E9" w:rsidP="00E5353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918E2">
              <w:rPr>
                <w:sz w:val="20"/>
                <w:szCs w:val="20"/>
              </w:rPr>
              <w:t>Улиц</w:t>
            </w:r>
            <w:r>
              <w:rPr>
                <w:sz w:val="20"/>
                <w:szCs w:val="20"/>
              </w:rPr>
              <w:t xml:space="preserve">а </w:t>
            </w:r>
            <w:r w:rsidRPr="009D2FE6">
              <w:rPr>
                <w:b/>
                <w:sz w:val="20"/>
                <w:szCs w:val="20"/>
              </w:rPr>
              <w:t>Центральная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9D2FE6" w:rsidRDefault="00CC51E9" w:rsidP="00E53537">
            <w:pPr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9D2FE6">
              <w:rPr>
                <w:b/>
                <w:bCs/>
                <w:kern w:val="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9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4918E2" w:rsidRDefault="00CC51E9" w:rsidP="00E53537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9D2FE6" w:rsidRDefault="00CC51E9" w:rsidP="001179C8">
            <w:pPr>
              <w:spacing w:after="0" w:line="240" w:lineRule="auto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9D2FE6">
              <w:rPr>
                <w:b/>
                <w:bCs/>
                <w:kern w:val="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6A1D04" w:rsidRDefault="00CC51E9" w:rsidP="001179C8">
            <w:pPr>
              <w:spacing w:after="0" w:line="240" w:lineRule="auto"/>
              <w:rPr>
                <w:bCs/>
                <w:color w:val="FF0000"/>
                <w:kern w:val="0"/>
                <w:sz w:val="20"/>
                <w:szCs w:val="20"/>
                <w:lang w:eastAsia="ru-RU"/>
              </w:rPr>
            </w:pPr>
          </w:p>
        </w:tc>
      </w:tr>
      <w:tr w:rsidR="00CC51E9" w:rsidRPr="00BA2797" w:rsidTr="003F4687">
        <w:trPr>
          <w:trHeight w:val="30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4918E2" w:rsidRDefault="00CC51E9" w:rsidP="00E53537">
            <w:pPr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4918E2" w:rsidRDefault="00CC51E9" w:rsidP="00E5353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918E2">
              <w:rPr>
                <w:sz w:val="20"/>
                <w:szCs w:val="20"/>
              </w:rPr>
              <w:t>Улиц</w:t>
            </w:r>
            <w:r>
              <w:rPr>
                <w:sz w:val="20"/>
                <w:szCs w:val="20"/>
              </w:rPr>
              <w:t xml:space="preserve">а </w:t>
            </w:r>
            <w:r>
              <w:rPr>
                <w:b/>
                <w:sz w:val="20"/>
                <w:szCs w:val="20"/>
              </w:rPr>
              <w:t>Заводская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9D2FE6" w:rsidRDefault="00CC51E9" w:rsidP="00E53537">
            <w:pPr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>
              <w:rPr>
                <w:b/>
                <w:bCs/>
                <w:kern w:val="0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9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4918E2" w:rsidRDefault="00CC51E9" w:rsidP="00E53537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9D2FE6" w:rsidRDefault="00CC51E9" w:rsidP="001179C8">
            <w:pPr>
              <w:spacing w:after="0" w:line="240" w:lineRule="auto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>
              <w:rPr>
                <w:b/>
                <w:bCs/>
                <w:kern w:val="0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6A1D04" w:rsidRDefault="00CC51E9" w:rsidP="001179C8">
            <w:pPr>
              <w:spacing w:after="0" w:line="240" w:lineRule="auto"/>
              <w:rPr>
                <w:bCs/>
                <w:color w:val="FF0000"/>
                <w:kern w:val="0"/>
                <w:sz w:val="20"/>
                <w:szCs w:val="20"/>
                <w:lang w:eastAsia="ru-RU"/>
              </w:rPr>
            </w:pPr>
          </w:p>
        </w:tc>
      </w:tr>
      <w:tr w:rsidR="00CC51E9" w:rsidRPr="00BA2797" w:rsidTr="003F4687">
        <w:trPr>
          <w:trHeight w:val="30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4918E2" w:rsidRDefault="00CC51E9" w:rsidP="00E53537">
            <w:pPr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4918E2" w:rsidRDefault="00CC51E9" w:rsidP="00E5353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918E2">
              <w:rPr>
                <w:sz w:val="20"/>
                <w:szCs w:val="20"/>
              </w:rPr>
              <w:t>Улиц</w:t>
            </w:r>
            <w:r>
              <w:rPr>
                <w:sz w:val="20"/>
                <w:szCs w:val="20"/>
              </w:rPr>
              <w:t xml:space="preserve">а </w:t>
            </w:r>
            <w:r>
              <w:rPr>
                <w:b/>
                <w:sz w:val="20"/>
                <w:szCs w:val="20"/>
              </w:rPr>
              <w:t>Мирная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9D2FE6" w:rsidRDefault="00CC51E9" w:rsidP="00E53537">
            <w:pPr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>
              <w:rPr>
                <w:b/>
                <w:bCs/>
                <w:kern w:val="0"/>
                <w:sz w:val="20"/>
                <w:szCs w:val="20"/>
                <w:lang w:eastAsia="ru-RU"/>
              </w:rPr>
              <w:t>1500,0</w:t>
            </w:r>
          </w:p>
        </w:tc>
        <w:tc>
          <w:tcPr>
            <w:tcW w:w="9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4918E2" w:rsidRDefault="00CC51E9" w:rsidP="00E53537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9D2FE6" w:rsidRDefault="00CC51E9" w:rsidP="001179C8">
            <w:pPr>
              <w:spacing w:after="0" w:line="240" w:lineRule="auto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>
              <w:rPr>
                <w:b/>
                <w:bCs/>
                <w:kern w:val="0"/>
                <w:sz w:val="20"/>
                <w:szCs w:val="20"/>
                <w:lang w:eastAsia="ru-RU"/>
              </w:rPr>
              <w:t>1500,0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6A1D04" w:rsidRDefault="00CC51E9" w:rsidP="001179C8">
            <w:pPr>
              <w:spacing w:after="0" w:line="240" w:lineRule="auto"/>
              <w:rPr>
                <w:bCs/>
                <w:color w:val="FF0000"/>
                <w:kern w:val="0"/>
                <w:sz w:val="20"/>
                <w:szCs w:val="20"/>
                <w:lang w:eastAsia="ru-RU"/>
              </w:rPr>
            </w:pPr>
          </w:p>
        </w:tc>
      </w:tr>
      <w:tr w:rsidR="00CC51E9" w:rsidRPr="00BA2797" w:rsidTr="003F4687">
        <w:trPr>
          <w:trHeight w:val="30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4918E2" w:rsidRDefault="00CC51E9" w:rsidP="00E53537">
            <w:pPr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4918E2" w:rsidRDefault="00CC51E9" w:rsidP="00E5353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918E2">
              <w:rPr>
                <w:sz w:val="20"/>
                <w:szCs w:val="20"/>
              </w:rPr>
              <w:t>Улиц</w:t>
            </w:r>
            <w:r>
              <w:rPr>
                <w:sz w:val="20"/>
                <w:szCs w:val="20"/>
              </w:rPr>
              <w:t xml:space="preserve">а </w:t>
            </w:r>
            <w:r>
              <w:rPr>
                <w:b/>
                <w:sz w:val="20"/>
                <w:szCs w:val="20"/>
              </w:rPr>
              <w:t>Набережная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9D2FE6" w:rsidRDefault="00CC51E9" w:rsidP="00E53537">
            <w:pPr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>
              <w:rPr>
                <w:b/>
                <w:bCs/>
                <w:kern w:val="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9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4918E2" w:rsidRDefault="00CC51E9" w:rsidP="00E53537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9D2FE6" w:rsidRDefault="00CC51E9" w:rsidP="001179C8">
            <w:pPr>
              <w:spacing w:after="0" w:line="240" w:lineRule="auto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>
              <w:rPr>
                <w:b/>
                <w:bCs/>
                <w:kern w:val="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6A1D04" w:rsidRDefault="00CC51E9" w:rsidP="001179C8">
            <w:pPr>
              <w:spacing w:after="0" w:line="240" w:lineRule="auto"/>
              <w:rPr>
                <w:bCs/>
                <w:color w:val="FF0000"/>
                <w:kern w:val="0"/>
                <w:sz w:val="20"/>
                <w:szCs w:val="20"/>
                <w:lang w:eastAsia="ru-RU"/>
              </w:rPr>
            </w:pPr>
          </w:p>
        </w:tc>
      </w:tr>
      <w:tr w:rsidR="00CC51E9" w:rsidRPr="00BA2797" w:rsidTr="003F4687">
        <w:trPr>
          <w:trHeight w:val="30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4918E2" w:rsidRDefault="00CC51E9" w:rsidP="00E53537">
            <w:pPr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4918E2" w:rsidRDefault="00CC51E9" w:rsidP="00E5353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Default="00CC51E9" w:rsidP="00E53537">
            <w:pPr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9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4918E2" w:rsidRDefault="00CC51E9" w:rsidP="00E53537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Default="00CC51E9" w:rsidP="001179C8">
            <w:pPr>
              <w:spacing w:after="0" w:line="240" w:lineRule="auto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6A1D04" w:rsidRDefault="00CC51E9" w:rsidP="001179C8">
            <w:pPr>
              <w:spacing w:after="0" w:line="240" w:lineRule="auto"/>
              <w:rPr>
                <w:bCs/>
                <w:color w:val="FF0000"/>
                <w:kern w:val="0"/>
                <w:sz w:val="20"/>
                <w:szCs w:val="20"/>
                <w:lang w:eastAsia="ru-RU"/>
              </w:rPr>
            </w:pPr>
          </w:p>
        </w:tc>
      </w:tr>
      <w:tr w:rsidR="00CC51E9" w:rsidRPr="00BA2797" w:rsidTr="001179C8">
        <w:trPr>
          <w:trHeight w:val="85"/>
        </w:trPr>
        <w:tc>
          <w:tcPr>
            <w:tcW w:w="5000" w:type="pct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C51E9" w:rsidRPr="00D87F49" w:rsidRDefault="00CC51E9" w:rsidP="004918E2">
            <w:pPr>
              <w:spacing w:after="0" w:line="240" w:lineRule="auto"/>
              <w:jc w:val="center"/>
              <w:rPr>
                <w:b/>
                <w:bCs/>
                <w:kern w:val="0"/>
                <w:lang w:eastAsia="ru-RU"/>
              </w:rPr>
            </w:pPr>
            <w:r w:rsidRPr="00D87F49">
              <w:rPr>
                <w:b/>
                <w:sz w:val="22"/>
                <w:szCs w:val="22"/>
              </w:rPr>
              <w:t>д.Дуровка</w:t>
            </w:r>
          </w:p>
        </w:tc>
      </w:tr>
      <w:tr w:rsidR="00CC51E9" w:rsidRPr="00BA2797" w:rsidTr="003F4687">
        <w:trPr>
          <w:trHeight w:val="30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4918E2" w:rsidRDefault="00CC51E9" w:rsidP="00E53537">
            <w:pPr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4918E2">
              <w:rPr>
                <w:b/>
                <w:bCs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4918E2" w:rsidRDefault="00CC51E9" w:rsidP="00E53537">
            <w:pPr>
              <w:spacing w:after="0" w:line="240" w:lineRule="auto"/>
              <w:jc w:val="center"/>
              <w:rPr>
                <w:bCs/>
                <w:kern w:val="0"/>
                <w:sz w:val="20"/>
                <w:szCs w:val="20"/>
                <w:lang w:eastAsia="ru-RU"/>
              </w:rPr>
            </w:pPr>
            <w:r w:rsidRPr="004918E2">
              <w:rPr>
                <w:sz w:val="20"/>
                <w:szCs w:val="20"/>
              </w:rPr>
              <w:t>Улицы без названия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9D2FE6" w:rsidRDefault="00CC51E9" w:rsidP="00E53537">
            <w:pPr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9D2FE6">
              <w:rPr>
                <w:b/>
                <w:bCs/>
                <w:kern w:val="0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9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4918E2" w:rsidRDefault="00CC51E9" w:rsidP="00E53537">
            <w:pPr>
              <w:spacing w:after="0" w:line="240" w:lineRule="auto"/>
              <w:jc w:val="center"/>
              <w:rPr>
                <w:bCs/>
                <w:kern w:val="0"/>
                <w:sz w:val="20"/>
                <w:szCs w:val="20"/>
                <w:lang w:eastAsia="ru-RU"/>
              </w:rPr>
            </w:pPr>
            <w:r w:rsidRPr="004918E2">
              <w:rPr>
                <w:bCs/>
                <w:kern w:val="0"/>
                <w:sz w:val="20"/>
                <w:szCs w:val="20"/>
                <w:lang w:eastAsia="ru-RU"/>
              </w:rPr>
              <w:t> </w:t>
            </w:r>
            <w:r w:rsidRPr="004918E2">
              <w:rPr>
                <w:bCs/>
                <w:sz w:val="20"/>
                <w:szCs w:val="20"/>
              </w:rPr>
              <w:t>жилая ул.</w:t>
            </w:r>
          </w:p>
        </w:tc>
        <w:tc>
          <w:tcPr>
            <w:tcW w:w="7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9D2FE6" w:rsidRDefault="00CC51E9" w:rsidP="001179C8">
            <w:pPr>
              <w:spacing w:after="0" w:line="240" w:lineRule="auto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6A1D04">
              <w:rPr>
                <w:b/>
                <w:bCs/>
                <w:color w:val="FF0000"/>
                <w:kern w:val="0"/>
                <w:sz w:val="20"/>
                <w:szCs w:val="20"/>
                <w:lang w:eastAsia="ru-RU"/>
              </w:rPr>
              <w:t> </w:t>
            </w:r>
            <w:r w:rsidRPr="009D2FE6">
              <w:rPr>
                <w:b/>
                <w:bCs/>
                <w:kern w:val="0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6A1D04" w:rsidRDefault="00CC51E9" w:rsidP="001179C8">
            <w:pPr>
              <w:spacing w:after="0" w:line="240" w:lineRule="auto"/>
              <w:rPr>
                <w:bCs/>
                <w:color w:val="FF0000"/>
                <w:kern w:val="0"/>
                <w:sz w:val="20"/>
                <w:szCs w:val="20"/>
                <w:lang w:eastAsia="ru-RU"/>
              </w:rPr>
            </w:pPr>
          </w:p>
        </w:tc>
      </w:tr>
      <w:tr w:rsidR="00CC51E9" w:rsidRPr="00BA2797" w:rsidTr="003F4687">
        <w:trPr>
          <w:trHeight w:val="30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4918E2" w:rsidRDefault="00CC51E9" w:rsidP="00E53537">
            <w:pPr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4918E2" w:rsidRDefault="00CC51E9" w:rsidP="00E5353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6A1D04" w:rsidRDefault="00CC51E9" w:rsidP="00E53537">
            <w:pPr>
              <w:spacing w:after="0" w:line="240" w:lineRule="auto"/>
              <w:jc w:val="center"/>
              <w:rPr>
                <w:bCs/>
                <w:color w:val="FF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9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4918E2" w:rsidRDefault="00CC51E9" w:rsidP="00E53537">
            <w:pPr>
              <w:spacing w:after="0" w:line="240" w:lineRule="auto"/>
              <w:jc w:val="center"/>
              <w:rPr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6A1D04" w:rsidRDefault="00CC51E9" w:rsidP="00E53537">
            <w:pPr>
              <w:spacing w:after="0" w:line="240" w:lineRule="auto"/>
              <w:jc w:val="center"/>
              <w:rPr>
                <w:bCs/>
                <w:color w:val="FF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6A1D04" w:rsidRDefault="00CC51E9" w:rsidP="00E53537">
            <w:pPr>
              <w:spacing w:after="0" w:line="240" w:lineRule="auto"/>
              <w:jc w:val="center"/>
              <w:rPr>
                <w:bCs/>
                <w:color w:val="FF0000"/>
                <w:kern w:val="0"/>
                <w:sz w:val="20"/>
                <w:szCs w:val="20"/>
                <w:lang w:eastAsia="ru-RU"/>
              </w:rPr>
            </w:pPr>
          </w:p>
        </w:tc>
      </w:tr>
      <w:tr w:rsidR="00CC51E9" w:rsidRPr="00BA2797" w:rsidTr="001179C8">
        <w:trPr>
          <w:trHeight w:val="77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C51E9" w:rsidRPr="00D87F49" w:rsidRDefault="00CC51E9" w:rsidP="004918E2">
            <w:pPr>
              <w:spacing w:after="0" w:line="240" w:lineRule="auto"/>
              <w:jc w:val="center"/>
              <w:rPr>
                <w:b/>
                <w:bCs/>
                <w:kern w:val="0"/>
                <w:lang w:eastAsia="ru-RU"/>
              </w:rPr>
            </w:pPr>
            <w:r w:rsidRPr="00D87F49">
              <w:rPr>
                <w:b/>
                <w:sz w:val="22"/>
                <w:szCs w:val="22"/>
              </w:rPr>
              <w:t>д.Жеболовка</w:t>
            </w:r>
          </w:p>
        </w:tc>
      </w:tr>
      <w:tr w:rsidR="00CC51E9" w:rsidRPr="00BA2797" w:rsidTr="003F4687">
        <w:trPr>
          <w:trHeight w:val="30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4918E2" w:rsidRDefault="00CC51E9" w:rsidP="00E53537">
            <w:pPr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4918E2">
              <w:rPr>
                <w:b/>
                <w:bCs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4918E2" w:rsidRDefault="00CC51E9" w:rsidP="00E53537">
            <w:pPr>
              <w:spacing w:after="0" w:line="240" w:lineRule="auto"/>
              <w:jc w:val="center"/>
              <w:rPr>
                <w:bCs/>
                <w:kern w:val="0"/>
                <w:sz w:val="20"/>
                <w:szCs w:val="20"/>
                <w:lang w:eastAsia="ru-RU"/>
              </w:rPr>
            </w:pPr>
            <w:r w:rsidRPr="004918E2">
              <w:rPr>
                <w:sz w:val="20"/>
                <w:szCs w:val="20"/>
              </w:rPr>
              <w:t>Улицы без названия</w:t>
            </w: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9D2FE6" w:rsidRDefault="00CC51E9" w:rsidP="00E53537">
            <w:pPr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>
              <w:rPr>
                <w:b/>
                <w:bCs/>
                <w:kern w:val="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9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4918E2" w:rsidRDefault="00CC51E9" w:rsidP="00E53537">
            <w:pPr>
              <w:spacing w:after="0" w:line="240" w:lineRule="auto"/>
              <w:jc w:val="center"/>
              <w:rPr>
                <w:bCs/>
                <w:kern w:val="0"/>
                <w:sz w:val="20"/>
                <w:szCs w:val="20"/>
                <w:lang w:eastAsia="ru-RU"/>
              </w:rPr>
            </w:pPr>
            <w:r w:rsidRPr="004918E2">
              <w:rPr>
                <w:bCs/>
                <w:kern w:val="0"/>
                <w:sz w:val="20"/>
                <w:szCs w:val="20"/>
                <w:lang w:eastAsia="ru-RU"/>
              </w:rPr>
              <w:t> </w:t>
            </w:r>
            <w:r w:rsidRPr="004918E2">
              <w:rPr>
                <w:bCs/>
                <w:sz w:val="20"/>
                <w:szCs w:val="20"/>
              </w:rPr>
              <w:t>жилая ул.</w:t>
            </w:r>
          </w:p>
        </w:tc>
        <w:tc>
          <w:tcPr>
            <w:tcW w:w="7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9D2FE6" w:rsidRDefault="00CC51E9" w:rsidP="001179C8">
            <w:pPr>
              <w:spacing w:after="0" w:line="240" w:lineRule="auto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9D2FE6">
              <w:rPr>
                <w:b/>
                <w:bCs/>
                <w:kern w:val="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6A1D04" w:rsidRDefault="00CC51E9" w:rsidP="001179C8">
            <w:pPr>
              <w:spacing w:after="0" w:line="240" w:lineRule="auto"/>
              <w:rPr>
                <w:bCs/>
                <w:color w:val="FF0000"/>
                <w:kern w:val="0"/>
                <w:sz w:val="20"/>
                <w:szCs w:val="20"/>
                <w:lang w:eastAsia="ru-RU"/>
              </w:rPr>
            </w:pPr>
          </w:p>
        </w:tc>
      </w:tr>
      <w:tr w:rsidR="00CC51E9" w:rsidRPr="00BA2797" w:rsidTr="003F4687">
        <w:trPr>
          <w:trHeight w:val="30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6A1D04" w:rsidRDefault="00CC51E9" w:rsidP="00E53537">
            <w:pPr>
              <w:spacing w:after="0" w:line="240" w:lineRule="auto"/>
              <w:jc w:val="center"/>
              <w:rPr>
                <w:bCs/>
                <w:color w:val="FF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6A1D04" w:rsidRDefault="00CC51E9" w:rsidP="00E53537">
            <w:pPr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6A1D04" w:rsidRDefault="00CC51E9" w:rsidP="00E53537">
            <w:pPr>
              <w:spacing w:after="0" w:line="240" w:lineRule="auto"/>
              <w:jc w:val="center"/>
              <w:rPr>
                <w:bCs/>
                <w:color w:val="FF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9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6A1D04" w:rsidRDefault="00CC51E9" w:rsidP="00E53537">
            <w:pPr>
              <w:spacing w:after="0" w:line="240" w:lineRule="auto"/>
              <w:jc w:val="center"/>
              <w:rPr>
                <w:bCs/>
                <w:color w:val="FF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6A1D04" w:rsidRDefault="00CC51E9" w:rsidP="00E53537">
            <w:pPr>
              <w:spacing w:after="0" w:line="240" w:lineRule="auto"/>
              <w:jc w:val="center"/>
              <w:rPr>
                <w:bCs/>
                <w:color w:val="FF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6A1D04" w:rsidRDefault="00CC51E9" w:rsidP="00E53537">
            <w:pPr>
              <w:spacing w:after="0" w:line="240" w:lineRule="auto"/>
              <w:jc w:val="center"/>
              <w:rPr>
                <w:bCs/>
                <w:color w:val="FF0000"/>
                <w:kern w:val="0"/>
                <w:sz w:val="20"/>
                <w:szCs w:val="20"/>
                <w:lang w:eastAsia="ru-RU"/>
              </w:rPr>
            </w:pPr>
          </w:p>
        </w:tc>
      </w:tr>
      <w:tr w:rsidR="00CC51E9" w:rsidRPr="00BA2797" w:rsidTr="00E53537">
        <w:trPr>
          <w:trHeight w:val="77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D87F49" w:rsidRDefault="00CC51E9" w:rsidP="004918E2">
            <w:pPr>
              <w:spacing w:after="0" w:line="240" w:lineRule="auto"/>
              <w:jc w:val="center"/>
              <w:rPr>
                <w:b/>
                <w:bCs/>
                <w:kern w:val="0"/>
                <w:lang w:eastAsia="ru-RU"/>
              </w:rPr>
            </w:pPr>
            <w:r w:rsidRPr="00D87F49">
              <w:rPr>
                <w:b/>
                <w:sz w:val="22"/>
                <w:szCs w:val="22"/>
              </w:rPr>
              <w:t>п. Журавли</w:t>
            </w:r>
          </w:p>
        </w:tc>
      </w:tr>
      <w:tr w:rsidR="00CC51E9" w:rsidRPr="00BA2797" w:rsidTr="003F4687">
        <w:trPr>
          <w:trHeight w:val="30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3F4687" w:rsidRDefault="00CC51E9" w:rsidP="00E53537">
            <w:pPr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3F4687">
              <w:rPr>
                <w:b/>
                <w:bCs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4918E2" w:rsidRDefault="00CC51E9" w:rsidP="00425FD1">
            <w:pPr>
              <w:spacing w:after="0" w:line="240" w:lineRule="auto"/>
              <w:jc w:val="center"/>
              <w:rPr>
                <w:bCs/>
                <w:kern w:val="0"/>
                <w:sz w:val="20"/>
                <w:szCs w:val="20"/>
                <w:lang w:eastAsia="ru-RU"/>
              </w:rPr>
            </w:pPr>
            <w:r w:rsidRPr="004918E2">
              <w:rPr>
                <w:sz w:val="20"/>
                <w:szCs w:val="20"/>
              </w:rPr>
              <w:t>Улицы без названия</w:t>
            </w: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9D2FE6" w:rsidRDefault="00CC51E9" w:rsidP="00425FD1">
            <w:pPr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>
              <w:rPr>
                <w:b/>
                <w:bCs/>
                <w:kern w:val="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8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4918E2" w:rsidRDefault="00CC51E9" w:rsidP="00425FD1">
            <w:pPr>
              <w:spacing w:after="0" w:line="240" w:lineRule="auto"/>
              <w:jc w:val="center"/>
              <w:rPr>
                <w:bCs/>
                <w:kern w:val="0"/>
                <w:sz w:val="20"/>
                <w:szCs w:val="20"/>
                <w:lang w:eastAsia="ru-RU"/>
              </w:rPr>
            </w:pPr>
            <w:r w:rsidRPr="004918E2">
              <w:rPr>
                <w:bCs/>
                <w:kern w:val="0"/>
                <w:sz w:val="20"/>
                <w:szCs w:val="20"/>
                <w:lang w:eastAsia="ru-RU"/>
              </w:rPr>
              <w:t> </w:t>
            </w:r>
            <w:r w:rsidRPr="004918E2">
              <w:rPr>
                <w:bCs/>
                <w:sz w:val="20"/>
                <w:szCs w:val="20"/>
              </w:rPr>
              <w:t>жилая ул.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9D2FE6" w:rsidRDefault="00CC51E9" w:rsidP="00425FD1">
            <w:pPr>
              <w:spacing w:after="0" w:line="240" w:lineRule="auto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>
              <w:rPr>
                <w:b/>
                <w:bCs/>
                <w:kern w:val="0"/>
                <w:sz w:val="20"/>
                <w:szCs w:val="20"/>
                <w:lang w:eastAsia="ru-RU"/>
              </w:rPr>
              <w:t>6</w:t>
            </w:r>
            <w:r w:rsidRPr="009D2FE6">
              <w:rPr>
                <w:b/>
                <w:bCs/>
                <w:kern w:val="0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7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6A1D04" w:rsidRDefault="00CC51E9" w:rsidP="001179C8">
            <w:pPr>
              <w:spacing w:after="0" w:line="240" w:lineRule="auto"/>
              <w:rPr>
                <w:b/>
                <w:bCs/>
                <w:color w:val="FF0000"/>
                <w:kern w:val="0"/>
                <w:sz w:val="20"/>
                <w:szCs w:val="20"/>
                <w:lang w:eastAsia="ru-RU"/>
              </w:rPr>
            </w:pPr>
          </w:p>
        </w:tc>
      </w:tr>
      <w:tr w:rsidR="00CC51E9" w:rsidRPr="00BA2797" w:rsidTr="003F4687">
        <w:trPr>
          <w:trHeight w:val="30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6A1D04" w:rsidRDefault="00CC51E9" w:rsidP="00E53537">
            <w:pPr>
              <w:spacing w:after="0" w:line="240" w:lineRule="auto"/>
              <w:jc w:val="center"/>
              <w:rPr>
                <w:b/>
                <w:bCs/>
                <w:color w:val="FF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4918E2" w:rsidRDefault="00CC51E9" w:rsidP="00E53537">
            <w:pPr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6A1D04" w:rsidRDefault="00CC51E9" w:rsidP="00E53537">
            <w:pPr>
              <w:spacing w:after="0" w:line="240" w:lineRule="auto"/>
              <w:jc w:val="center"/>
              <w:rPr>
                <w:b/>
                <w:bCs/>
                <w:color w:val="FF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6A1D04" w:rsidRDefault="00CC51E9" w:rsidP="00E53537">
            <w:pPr>
              <w:spacing w:after="0" w:line="240" w:lineRule="auto"/>
              <w:jc w:val="center"/>
              <w:rPr>
                <w:b/>
                <w:bCs/>
                <w:color w:val="FF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6A1D04" w:rsidRDefault="00CC51E9" w:rsidP="001179C8">
            <w:pPr>
              <w:spacing w:after="0" w:line="240" w:lineRule="auto"/>
              <w:rPr>
                <w:b/>
                <w:bCs/>
                <w:color w:val="FF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6A1D04" w:rsidRDefault="00CC51E9" w:rsidP="001179C8">
            <w:pPr>
              <w:spacing w:after="0" w:line="240" w:lineRule="auto"/>
              <w:rPr>
                <w:b/>
                <w:bCs/>
                <w:color w:val="FF0000"/>
                <w:kern w:val="0"/>
                <w:sz w:val="20"/>
                <w:szCs w:val="20"/>
                <w:lang w:eastAsia="ru-RU"/>
              </w:rPr>
            </w:pPr>
          </w:p>
        </w:tc>
      </w:tr>
      <w:tr w:rsidR="00CC51E9" w:rsidRPr="00BA2797" w:rsidTr="003F4687">
        <w:trPr>
          <w:trHeight w:val="30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6A1D04" w:rsidRDefault="00CC51E9" w:rsidP="00E53537">
            <w:pPr>
              <w:spacing w:after="0" w:line="240" w:lineRule="auto"/>
              <w:jc w:val="center"/>
              <w:rPr>
                <w:b/>
                <w:bCs/>
                <w:color w:val="FF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4918E2" w:rsidRDefault="00CC51E9" w:rsidP="00C00B67">
            <w:pPr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4918E2">
              <w:rPr>
                <w:b/>
                <w:bCs/>
                <w:kern w:val="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241DF5" w:rsidRDefault="00CC51E9" w:rsidP="00C00B67">
            <w:pPr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>
              <w:rPr>
                <w:b/>
                <w:bCs/>
                <w:kern w:val="0"/>
                <w:sz w:val="20"/>
                <w:szCs w:val="20"/>
                <w:lang w:eastAsia="ru-RU"/>
              </w:rPr>
              <w:t>11200,0</w:t>
            </w:r>
          </w:p>
        </w:tc>
        <w:tc>
          <w:tcPr>
            <w:tcW w:w="8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6A1D04" w:rsidRDefault="00CC51E9" w:rsidP="00C00B67">
            <w:pPr>
              <w:spacing w:after="0" w:line="240" w:lineRule="auto"/>
              <w:jc w:val="center"/>
              <w:rPr>
                <w:b/>
                <w:bCs/>
                <w:color w:val="FF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241DF5" w:rsidRDefault="00CC51E9" w:rsidP="001179C8">
            <w:pPr>
              <w:spacing w:after="0" w:line="240" w:lineRule="auto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241DF5">
              <w:rPr>
                <w:b/>
                <w:bCs/>
                <w:kern w:val="0"/>
                <w:sz w:val="20"/>
                <w:szCs w:val="20"/>
                <w:lang w:eastAsia="ru-RU"/>
              </w:rPr>
              <w:t>9700,0</w:t>
            </w:r>
          </w:p>
        </w:tc>
        <w:tc>
          <w:tcPr>
            <w:tcW w:w="7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1E9" w:rsidRPr="00241DF5" w:rsidRDefault="00CC51E9" w:rsidP="001179C8">
            <w:pPr>
              <w:spacing w:after="0" w:line="240" w:lineRule="auto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241DF5">
              <w:rPr>
                <w:b/>
                <w:bCs/>
                <w:kern w:val="0"/>
                <w:sz w:val="20"/>
                <w:szCs w:val="20"/>
                <w:lang w:eastAsia="ru-RU"/>
              </w:rPr>
              <w:t>1500,0</w:t>
            </w:r>
          </w:p>
        </w:tc>
      </w:tr>
    </w:tbl>
    <w:p w:rsidR="00CC51E9" w:rsidRDefault="00CC51E9" w:rsidP="00473B85">
      <w:pPr>
        <w:pStyle w:val="1"/>
        <w:widowControl w:val="0"/>
        <w:suppressAutoHyphens/>
        <w:spacing w:after="0" w:line="360" w:lineRule="auto"/>
        <w:ind w:left="851"/>
        <w:jc w:val="both"/>
      </w:pPr>
    </w:p>
    <w:p w:rsidR="00CC51E9" w:rsidRDefault="00CC51E9" w:rsidP="00473B85">
      <w:pPr>
        <w:pStyle w:val="1"/>
        <w:widowControl w:val="0"/>
        <w:suppressAutoHyphens/>
        <w:spacing w:after="0" w:line="360" w:lineRule="auto"/>
        <w:ind w:left="851"/>
        <w:jc w:val="both"/>
      </w:pPr>
    </w:p>
    <w:p w:rsidR="00CC51E9" w:rsidRPr="00241DF5" w:rsidRDefault="00CC51E9" w:rsidP="00BC3E13">
      <w:pPr>
        <w:pStyle w:val="1"/>
        <w:widowControl w:val="0"/>
        <w:numPr>
          <w:ilvl w:val="0"/>
          <w:numId w:val="14"/>
        </w:numPr>
        <w:suppressAutoHyphens/>
        <w:spacing w:after="0" w:line="360" w:lineRule="auto"/>
        <w:ind w:left="0" w:firstLine="851"/>
        <w:jc w:val="both"/>
      </w:pPr>
      <w:r w:rsidRPr="00241DF5">
        <w:t>нанесение дорожной разметки, замена поврежденных и установка новых дорожных ограждений, замена поврежденных и установка недостающих дорожных знаков, установка дорожных знаков индивидуального проектирования;</w:t>
      </w:r>
    </w:p>
    <w:p w:rsidR="00CC51E9" w:rsidRPr="00241DF5" w:rsidRDefault="00CC51E9" w:rsidP="00BC3E13">
      <w:pPr>
        <w:pStyle w:val="1"/>
        <w:widowControl w:val="0"/>
        <w:numPr>
          <w:ilvl w:val="0"/>
          <w:numId w:val="14"/>
        </w:numPr>
        <w:suppressAutoHyphens/>
        <w:spacing w:after="0" w:line="360" w:lineRule="auto"/>
        <w:ind w:left="0" w:firstLine="851"/>
        <w:jc w:val="both"/>
      </w:pPr>
      <w:r w:rsidRPr="00241DF5">
        <w:t>при организации новой жилой застройки предусмотреть строительство улично-дорожной сети (новых улиц, переулков). Доля улиц и проездов от общего количества комплексной жилой застройки должна составлять 5–7%;</w:t>
      </w:r>
    </w:p>
    <w:p w:rsidR="00CC51E9" w:rsidRPr="00241DF5" w:rsidRDefault="00CC51E9" w:rsidP="00BC3E13">
      <w:pPr>
        <w:pStyle w:val="1"/>
        <w:widowControl w:val="0"/>
        <w:numPr>
          <w:ilvl w:val="0"/>
          <w:numId w:val="14"/>
        </w:numPr>
        <w:suppressAutoHyphens/>
        <w:spacing w:after="0" w:line="360" w:lineRule="auto"/>
        <w:ind w:left="0" w:firstLine="851"/>
        <w:jc w:val="both"/>
      </w:pPr>
      <w:r w:rsidRPr="00241DF5">
        <w:t>реконструкция мостовых сооружений, расположенных на территории муниципального образования.</w:t>
      </w:r>
    </w:p>
    <w:p w:rsidR="00CC51E9" w:rsidRDefault="00CC51E9" w:rsidP="00382984">
      <w:pPr>
        <w:widowControl w:val="0"/>
        <w:spacing w:after="0"/>
        <w:ind w:firstLine="851"/>
        <w:rPr>
          <w:lang w:eastAsia="ru-RU"/>
        </w:rPr>
      </w:pPr>
    </w:p>
    <w:p w:rsidR="00CC51E9" w:rsidRDefault="00CC51E9" w:rsidP="007111F3">
      <w:pPr>
        <w:pStyle w:val="Heading2"/>
        <w:keepNext w:val="0"/>
        <w:keepLines w:val="0"/>
        <w:widowControl w:val="0"/>
        <w:suppressAutoHyphens/>
        <w:spacing w:before="0" w:line="360" w:lineRule="auto"/>
        <w:ind w:left="720"/>
        <w:jc w:val="center"/>
        <w:rPr>
          <w:rFonts w:ascii="Times New Roman" w:hAnsi="Times New Roman"/>
          <w:i/>
          <w:color w:val="17365D"/>
          <w:sz w:val="30"/>
          <w:szCs w:val="30"/>
        </w:rPr>
      </w:pPr>
      <w:bookmarkStart w:id="31" w:name="_Toc268263736"/>
      <w:bookmarkStart w:id="32" w:name="_Toc298142867"/>
      <w:bookmarkStart w:id="33" w:name="_Toc336507782"/>
      <w:r w:rsidRPr="00F37403">
        <w:rPr>
          <w:rFonts w:ascii="Times New Roman" w:hAnsi="Times New Roman"/>
          <w:i/>
          <w:color w:val="17365D"/>
          <w:sz w:val="30"/>
          <w:szCs w:val="30"/>
        </w:rPr>
        <w:t>2.6 Мероприятия по развитию инженерной инфраструктуры</w:t>
      </w:r>
      <w:bookmarkEnd w:id="31"/>
      <w:bookmarkEnd w:id="32"/>
      <w:bookmarkEnd w:id="33"/>
    </w:p>
    <w:p w:rsidR="00CC51E9" w:rsidRPr="005F45B8" w:rsidRDefault="00CC51E9" w:rsidP="00966A0C">
      <w:pPr>
        <w:pStyle w:val="1"/>
        <w:widowControl w:val="0"/>
        <w:suppressAutoHyphens/>
        <w:spacing w:after="0" w:line="240" w:lineRule="auto"/>
        <w:ind w:left="0" w:firstLine="851"/>
        <w:jc w:val="center"/>
        <w:rPr>
          <w:b/>
          <w:i/>
          <w:sz w:val="28"/>
          <w:szCs w:val="28"/>
        </w:rPr>
      </w:pPr>
      <w:r w:rsidRPr="005F45B8">
        <w:rPr>
          <w:b/>
          <w:i/>
          <w:sz w:val="28"/>
          <w:szCs w:val="28"/>
        </w:rPr>
        <w:t>Генеральным планом на 1-ю очередь строительства (до 202</w:t>
      </w:r>
      <w:r>
        <w:rPr>
          <w:b/>
          <w:i/>
          <w:sz w:val="28"/>
          <w:szCs w:val="28"/>
        </w:rPr>
        <w:t>1</w:t>
      </w:r>
      <w:r w:rsidRPr="005F45B8">
        <w:rPr>
          <w:b/>
          <w:i/>
          <w:sz w:val="28"/>
          <w:szCs w:val="28"/>
        </w:rPr>
        <w:t>г.)   предлагается:</w:t>
      </w:r>
    </w:p>
    <w:p w:rsidR="00CC51E9" w:rsidRDefault="00CC51E9" w:rsidP="00382984">
      <w:pPr>
        <w:pStyle w:val="1"/>
        <w:widowControl w:val="0"/>
        <w:numPr>
          <w:ilvl w:val="0"/>
          <w:numId w:val="15"/>
        </w:numPr>
        <w:suppressAutoHyphens/>
        <w:spacing w:after="0" w:line="360" w:lineRule="auto"/>
        <w:ind w:left="0" w:firstLine="851"/>
        <w:jc w:val="both"/>
      </w:pPr>
      <w:r>
        <w:t>р</w:t>
      </w:r>
      <w:r w:rsidRPr="00437E85">
        <w:t>еконструкция</w:t>
      </w:r>
      <w:r>
        <w:t xml:space="preserve"> и модернизация</w:t>
      </w:r>
      <w:r w:rsidRPr="00437E85">
        <w:t xml:space="preserve"> </w:t>
      </w:r>
      <w:r>
        <w:t>инженерной инфраструктуры муниципального образования;</w:t>
      </w:r>
    </w:p>
    <w:p w:rsidR="00CC51E9" w:rsidRPr="005F16E2" w:rsidRDefault="00CC51E9" w:rsidP="00382984">
      <w:pPr>
        <w:pStyle w:val="1"/>
        <w:widowControl w:val="0"/>
        <w:numPr>
          <w:ilvl w:val="0"/>
          <w:numId w:val="15"/>
        </w:numPr>
        <w:suppressAutoHyphens/>
        <w:spacing w:after="0" w:line="360" w:lineRule="auto"/>
        <w:ind w:left="0" w:firstLine="851"/>
        <w:jc w:val="both"/>
      </w:pPr>
      <w:r w:rsidRPr="00C32086">
        <w:rPr>
          <w:bCs/>
        </w:rPr>
        <w:t xml:space="preserve">обеспечение производительности водозаборных сооружений не менее </w:t>
      </w:r>
      <w:r w:rsidRPr="005E3772">
        <w:rPr>
          <w:b/>
          <w:bCs/>
        </w:rPr>
        <w:t>500 м</w:t>
      </w:r>
      <w:r w:rsidRPr="005E3772">
        <w:rPr>
          <w:b/>
          <w:bCs/>
          <w:vertAlign w:val="superscript"/>
        </w:rPr>
        <w:t>3</w:t>
      </w:r>
      <w:r w:rsidRPr="005E3772">
        <w:rPr>
          <w:b/>
          <w:bCs/>
        </w:rPr>
        <w:t>/сутки</w:t>
      </w:r>
      <w:r>
        <w:rPr>
          <w:bCs/>
        </w:rPr>
        <w:t>, с доведением уровня оснащенности централизованного водоснабжения до 100%;</w:t>
      </w:r>
    </w:p>
    <w:p w:rsidR="00CC51E9" w:rsidRDefault="00CC51E9" w:rsidP="00382984">
      <w:pPr>
        <w:pStyle w:val="1"/>
        <w:widowControl w:val="0"/>
        <w:numPr>
          <w:ilvl w:val="0"/>
          <w:numId w:val="15"/>
        </w:numPr>
        <w:suppressAutoHyphens/>
        <w:spacing w:after="0" w:line="360" w:lineRule="auto"/>
        <w:ind w:left="0" w:firstLine="851"/>
        <w:jc w:val="both"/>
      </w:pPr>
      <w:r>
        <w:t>прокладка уличных водопроводных сетей на застраиваемых территориях;</w:t>
      </w:r>
    </w:p>
    <w:p w:rsidR="00CC51E9" w:rsidRDefault="00CC51E9" w:rsidP="00382984">
      <w:pPr>
        <w:pStyle w:val="1"/>
        <w:widowControl w:val="0"/>
        <w:numPr>
          <w:ilvl w:val="0"/>
          <w:numId w:val="15"/>
        </w:numPr>
        <w:suppressAutoHyphens/>
        <w:spacing w:after="0" w:line="360" w:lineRule="auto"/>
        <w:ind w:left="0" w:firstLine="851"/>
        <w:jc w:val="both"/>
      </w:pPr>
      <w:r>
        <w:t xml:space="preserve">обеспечение территорий населенных пунктов </w:t>
      </w:r>
      <w:r w:rsidRPr="00C32086">
        <w:t xml:space="preserve">резервной емкости для целей противопожарной безопасности </w:t>
      </w:r>
      <w:r w:rsidRPr="00005FA6">
        <w:rPr>
          <w:b/>
        </w:rPr>
        <w:t>(1512 м</w:t>
      </w:r>
      <w:r w:rsidRPr="00005FA6">
        <w:rPr>
          <w:b/>
          <w:vertAlign w:val="superscript"/>
        </w:rPr>
        <w:t>3</w:t>
      </w:r>
      <w:r w:rsidRPr="00005FA6">
        <w:rPr>
          <w:b/>
        </w:rPr>
        <w:t>);</w:t>
      </w:r>
    </w:p>
    <w:p w:rsidR="00CC51E9" w:rsidRDefault="00CC51E9" w:rsidP="00382984">
      <w:pPr>
        <w:pStyle w:val="1"/>
        <w:widowControl w:val="0"/>
        <w:numPr>
          <w:ilvl w:val="0"/>
          <w:numId w:val="15"/>
        </w:numPr>
        <w:suppressAutoHyphens/>
        <w:spacing w:after="0" w:line="360" w:lineRule="auto"/>
        <w:ind w:left="0" w:firstLine="851"/>
        <w:jc w:val="both"/>
      </w:pPr>
      <w:r>
        <w:t xml:space="preserve">замена изношенных водопроводных сетей - </w:t>
      </w:r>
      <w:r w:rsidRPr="00005FA6">
        <w:rPr>
          <w:b/>
        </w:rPr>
        <w:t>7,5 км;</w:t>
      </w:r>
    </w:p>
    <w:p w:rsidR="00CC51E9" w:rsidRDefault="00CC51E9" w:rsidP="00382984">
      <w:pPr>
        <w:pStyle w:val="1"/>
        <w:widowControl w:val="0"/>
        <w:numPr>
          <w:ilvl w:val="0"/>
          <w:numId w:val="15"/>
        </w:numPr>
        <w:suppressAutoHyphens/>
        <w:spacing w:after="0" w:line="360" w:lineRule="auto"/>
        <w:ind w:left="0" w:firstLine="851"/>
        <w:jc w:val="both"/>
      </w:pPr>
      <w:r w:rsidRPr="00C32086">
        <w:t>предусмотрено оборудование выгребными ямами всего жилищного фонда и учреждений социально-культурного и бытового назначения населенных пунктов сельсовета с организацией вывоза стоков на канализационно-очистные</w:t>
      </w:r>
      <w:r>
        <w:t xml:space="preserve"> сооружения;</w:t>
      </w:r>
    </w:p>
    <w:p w:rsidR="00CC51E9" w:rsidRDefault="00CC51E9" w:rsidP="00382984">
      <w:pPr>
        <w:pStyle w:val="1"/>
        <w:widowControl w:val="0"/>
        <w:numPr>
          <w:ilvl w:val="0"/>
          <w:numId w:val="15"/>
        </w:numPr>
        <w:suppressAutoHyphens/>
        <w:spacing w:after="0" w:line="360" w:lineRule="auto"/>
        <w:ind w:left="0" w:firstLine="851"/>
        <w:jc w:val="both"/>
      </w:pPr>
      <w:r w:rsidRPr="003D238D">
        <w:t>предусматривается 100% переход отопления объектов социально-культурного назначения и жилой застройки с угля на природный газ</w:t>
      </w:r>
      <w:r>
        <w:t>;</w:t>
      </w:r>
    </w:p>
    <w:p w:rsidR="00CC51E9" w:rsidRPr="003D238D" w:rsidRDefault="00CC51E9" w:rsidP="00382984">
      <w:pPr>
        <w:pStyle w:val="1"/>
        <w:widowControl w:val="0"/>
        <w:numPr>
          <w:ilvl w:val="0"/>
          <w:numId w:val="15"/>
        </w:numPr>
        <w:suppressAutoHyphens/>
        <w:spacing w:after="0" w:line="360" w:lineRule="auto"/>
        <w:ind w:left="0" w:firstLine="851"/>
        <w:jc w:val="both"/>
      </w:pPr>
      <w:r w:rsidRPr="003D238D">
        <w:t xml:space="preserve">подключение к системе газоснабжения </w:t>
      </w:r>
      <w:r>
        <w:t>существующей жилой;</w:t>
      </w:r>
    </w:p>
    <w:p w:rsidR="00CC51E9" w:rsidRDefault="00CC51E9" w:rsidP="00382984">
      <w:pPr>
        <w:pStyle w:val="1"/>
        <w:widowControl w:val="0"/>
        <w:numPr>
          <w:ilvl w:val="0"/>
          <w:numId w:val="15"/>
        </w:numPr>
        <w:suppressAutoHyphens/>
        <w:spacing w:after="0" w:line="360" w:lineRule="auto"/>
        <w:ind w:left="0" w:firstLine="851"/>
        <w:jc w:val="both"/>
      </w:pPr>
      <w:r w:rsidRPr="00C602E8">
        <w:t>реконструкци</w:t>
      </w:r>
      <w:r>
        <w:t>я</w:t>
      </w:r>
      <w:r w:rsidRPr="00C602E8">
        <w:t xml:space="preserve"> линий 0</w:t>
      </w:r>
      <w:r>
        <w:t>,</w:t>
      </w:r>
      <w:r w:rsidRPr="00C602E8">
        <w:t>4-10кВ с заменой опор на железобетонные</w:t>
      </w:r>
      <w:r>
        <w:t>,</w:t>
      </w:r>
      <w:r w:rsidRPr="00C602E8">
        <w:t xml:space="preserve"> а также реконструкци</w:t>
      </w:r>
      <w:r>
        <w:t>я</w:t>
      </w:r>
      <w:r w:rsidRPr="00C602E8">
        <w:t xml:space="preserve"> трансформаторных подстанций</w:t>
      </w:r>
      <w:r>
        <w:t>, имеющих большой процент износа;</w:t>
      </w:r>
    </w:p>
    <w:p w:rsidR="00CC51E9" w:rsidRPr="003D238D" w:rsidRDefault="00CC51E9" w:rsidP="00382984">
      <w:pPr>
        <w:pStyle w:val="ListParagraph"/>
        <w:widowControl w:val="0"/>
        <w:numPr>
          <w:ilvl w:val="0"/>
          <w:numId w:val="17"/>
        </w:numPr>
        <w:spacing w:after="0" w:line="360" w:lineRule="auto"/>
        <w:ind w:left="0" w:firstLine="851"/>
        <w:jc w:val="both"/>
        <w:rPr>
          <w:lang w:eastAsia="ru-RU"/>
        </w:rPr>
      </w:pPr>
      <w:r w:rsidRPr="003D238D">
        <w:rPr>
          <w:lang w:eastAsia="ru-RU"/>
        </w:rPr>
        <w:t>замена ветхих участков линий электропередач, модернизация об</w:t>
      </w:r>
      <w:r>
        <w:rPr>
          <w:lang w:eastAsia="ru-RU"/>
        </w:rPr>
        <w:t>ъектов системы электроснабжения с установкой светильников в населённых пунктах;</w:t>
      </w:r>
    </w:p>
    <w:p w:rsidR="00CC51E9" w:rsidRDefault="00CC51E9" w:rsidP="00382984">
      <w:pPr>
        <w:pStyle w:val="1"/>
        <w:widowControl w:val="0"/>
        <w:numPr>
          <w:ilvl w:val="0"/>
          <w:numId w:val="15"/>
        </w:numPr>
        <w:suppressAutoHyphens/>
        <w:spacing w:after="0" w:line="360" w:lineRule="auto"/>
        <w:ind w:left="0" w:firstLine="851"/>
        <w:jc w:val="both"/>
      </w:pPr>
      <w:r w:rsidRPr="003D238D">
        <w:rPr>
          <w:lang w:eastAsia="ru-RU"/>
        </w:rPr>
        <w:t xml:space="preserve">подключение к системе электроснабжения </w:t>
      </w:r>
      <w:r>
        <w:rPr>
          <w:lang w:eastAsia="ru-RU"/>
        </w:rPr>
        <w:t>сельсовета</w:t>
      </w:r>
      <w:r w:rsidRPr="003D238D">
        <w:rPr>
          <w:lang w:eastAsia="ru-RU"/>
        </w:rPr>
        <w:t xml:space="preserve">  запланированных на   </w:t>
      </w:r>
      <w:r w:rsidRPr="003D238D">
        <w:rPr>
          <w:lang w:val="en-US" w:eastAsia="ru-RU"/>
        </w:rPr>
        <w:t>I</w:t>
      </w:r>
      <w:r w:rsidRPr="003D238D">
        <w:rPr>
          <w:lang w:eastAsia="ru-RU"/>
        </w:rPr>
        <w:t xml:space="preserve"> очередь строительства объектов жилой и общественно-деловой застройки.</w:t>
      </w:r>
    </w:p>
    <w:p w:rsidR="00CC51E9" w:rsidRDefault="00CC51E9" w:rsidP="004A5971">
      <w:pPr>
        <w:pStyle w:val="1"/>
        <w:widowControl w:val="0"/>
        <w:suppressAutoHyphens/>
        <w:spacing w:after="0" w:line="360" w:lineRule="auto"/>
        <w:ind w:left="851"/>
        <w:jc w:val="both"/>
      </w:pPr>
    </w:p>
    <w:p w:rsidR="00CC51E9" w:rsidRPr="005F45B8" w:rsidRDefault="00CC51E9" w:rsidP="00382984">
      <w:pPr>
        <w:widowControl w:val="0"/>
        <w:suppressAutoHyphens/>
        <w:spacing w:after="0" w:line="360" w:lineRule="auto"/>
        <w:ind w:firstLine="851"/>
        <w:jc w:val="both"/>
        <w:rPr>
          <w:b/>
          <w:i/>
          <w:sz w:val="28"/>
          <w:szCs w:val="28"/>
        </w:rPr>
      </w:pPr>
      <w:r w:rsidRPr="005F45B8">
        <w:rPr>
          <w:b/>
          <w:i/>
          <w:sz w:val="28"/>
          <w:szCs w:val="28"/>
        </w:rPr>
        <w:t>Генеральным планом на расчетный срок (до 203</w:t>
      </w:r>
      <w:r>
        <w:rPr>
          <w:b/>
          <w:i/>
          <w:sz w:val="28"/>
          <w:szCs w:val="28"/>
        </w:rPr>
        <w:t>9</w:t>
      </w:r>
      <w:r w:rsidRPr="005F45B8">
        <w:rPr>
          <w:b/>
          <w:i/>
          <w:sz w:val="28"/>
          <w:szCs w:val="28"/>
        </w:rPr>
        <w:t>г.)   предлагается:</w:t>
      </w:r>
    </w:p>
    <w:p w:rsidR="00CC51E9" w:rsidRDefault="00CC51E9" w:rsidP="00382984">
      <w:pPr>
        <w:pStyle w:val="1"/>
        <w:widowControl w:val="0"/>
        <w:numPr>
          <w:ilvl w:val="0"/>
          <w:numId w:val="16"/>
        </w:numPr>
        <w:suppressAutoHyphens/>
        <w:spacing w:after="0" w:line="360" w:lineRule="auto"/>
        <w:ind w:left="0" w:firstLine="851"/>
        <w:jc w:val="both"/>
      </w:pPr>
      <w:r>
        <w:t>р</w:t>
      </w:r>
      <w:r w:rsidRPr="00437E85">
        <w:t>еконструкция</w:t>
      </w:r>
      <w:r>
        <w:t xml:space="preserve"> и модернизация</w:t>
      </w:r>
      <w:r w:rsidRPr="00437E85">
        <w:t xml:space="preserve"> </w:t>
      </w:r>
      <w:r>
        <w:t>инженерной инфраструктуры муниципального образования;</w:t>
      </w:r>
    </w:p>
    <w:p w:rsidR="00CC51E9" w:rsidRDefault="00CC51E9" w:rsidP="00382984">
      <w:pPr>
        <w:pStyle w:val="1"/>
        <w:widowControl w:val="0"/>
        <w:numPr>
          <w:ilvl w:val="0"/>
          <w:numId w:val="16"/>
        </w:numPr>
        <w:suppressAutoHyphens/>
        <w:spacing w:after="0" w:line="360" w:lineRule="auto"/>
        <w:ind w:left="0" w:firstLine="851"/>
        <w:jc w:val="both"/>
      </w:pPr>
      <w:r w:rsidRPr="003D238D">
        <w:rPr>
          <w:lang w:eastAsia="ru-RU"/>
        </w:rPr>
        <w:t>подключение к системе газоснабжения поселения запланированных на расчетный срок объектов жилой и общественно-деловой за</w:t>
      </w:r>
      <w:r>
        <w:rPr>
          <w:lang w:eastAsia="ru-RU"/>
        </w:rPr>
        <w:t>стройки</w:t>
      </w:r>
      <w:r w:rsidRPr="00104AF3">
        <w:t>;</w:t>
      </w:r>
    </w:p>
    <w:p w:rsidR="00CC51E9" w:rsidRDefault="00CC51E9" w:rsidP="00382984">
      <w:pPr>
        <w:pStyle w:val="1"/>
        <w:widowControl w:val="0"/>
        <w:numPr>
          <w:ilvl w:val="0"/>
          <w:numId w:val="16"/>
        </w:numPr>
        <w:suppressAutoHyphens/>
        <w:spacing w:after="0" w:line="360" w:lineRule="auto"/>
        <w:ind w:left="0" w:firstLine="851"/>
        <w:jc w:val="both"/>
        <w:rPr>
          <w:lang w:eastAsia="ru-RU"/>
        </w:rPr>
      </w:pPr>
      <w:r w:rsidRPr="003D238D">
        <w:rPr>
          <w:lang w:eastAsia="ru-RU"/>
        </w:rPr>
        <w:t>подключение к системе электроснабжения запланированных на расчетный срок объектов жилой и общественно-деловой застройки</w:t>
      </w:r>
      <w:r>
        <w:rPr>
          <w:lang w:eastAsia="ru-RU"/>
        </w:rPr>
        <w:t>;</w:t>
      </w:r>
    </w:p>
    <w:p w:rsidR="00CC51E9" w:rsidRDefault="00CC51E9" w:rsidP="00382984">
      <w:pPr>
        <w:pStyle w:val="1"/>
        <w:widowControl w:val="0"/>
        <w:numPr>
          <w:ilvl w:val="0"/>
          <w:numId w:val="16"/>
        </w:numPr>
        <w:suppressAutoHyphens/>
        <w:spacing w:after="0" w:line="360" w:lineRule="auto"/>
        <w:ind w:left="0" w:firstLine="851"/>
        <w:jc w:val="both"/>
        <w:rPr>
          <w:lang w:eastAsia="ru-RU"/>
        </w:rPr>
      </w:pPr>
      <w:r w:rsidRPr="003D238D">
        <w:t>прокладка дополнительных слаботочных сетей к местам застройки жилищного фонда</w:t>
      </w:r>
      <w:r>
        <w:t>.</w:t>
      </w:r>
    </w:p>
    <w:p w:rsidR="00CC51E9" w:rsidRDefault="00CC51E9" w:rsidP="00382984">
      <w:pPr>
        <w:pStyle w:val="1"/>
        <w:widowControl w:val="0"/>
        <w:suppressAutoHyphens/>
        <w:spacing w:after="0" w:line="360" w:lineRule="auto"/>
        <w:jc w:val="both"/>
      </w:pPr>
    </w:p>
    <w:p w:rsidR="00CC51E9" w:rsidRPr="00F37403" w:rsidRDefault="00CC51E9" w:rsidP="007111F3">
      <w:pPr>
        <w:pStyle w:val="Heading2"/>
        <w:keepLines w:val="0"/>
        <w:widowControl w:val="0"/>
        <w:suppressAutoHyphens/>
        <w:spacing w:before="0" w:line="360" w:lineRule="auto"/>
        <w:ind w:left="720"/>
        <w:jc w:val="center"/>
        <w:rPr>
          <w:rFonts w:ascii="Times New Roman" w:hAnsi="Times New Roman"/>
          <w:i/>
          <w:color w:val="17365D"/>
          <w:sz w:val="30"/>
          <w:szCs w:val="30"/>
        </w:rPr>
      </w:pPr>
      <w:bookmarkStart w:id="34" w:name="_Toc305146101"/>
      <w:bookmarkStart w:id="35" w:name="_Toc306863875"/>
      <w:bookmarkStart w:id="36" w:name="_Toc298142875"/>
      <w:bookmarkStart w:id="37" w:name="_Toc336507783"/>
      <w:bookmarkEnd w:id="34"/>
      <w:bookmarkEnd w:id="35"/>
      <w:r w:rsidRPr="00F37403">
        <w:rPr>
          <w:rFonts w:ascii="Times New Roman" w:hAnsi="Times New Roman"/>
          <w:i/>
          <w:color w:val="17365D"/>
          <w:sz w:val="30"/>
          <w:szCs w:val="30"/>
        </w:rPr>
        <w:t xml:space="preserve">2.7 Мероприятия по развитию </w:t>
      </w:r>
      <w:bookmarkEnd w:id="36"/>
      <w:r w:rsidRPr="00F37403">
        <w:rPr>
          <w:rFonts w:ascii="Times New Roman" w:hAnsi="Times New Roman"/>
          <w:i/>
          <w:color w:val="17365D"/>
          <w:sz w:val="30"/>
          <w:szCs w:val="30"/>
        </w:rPr>
        <w:t>системы рекреации</w:t>
      </w:r>
      <w:bookmarkEnd w:id="37"/>
    </w:p>
    <w:p w:rsidR="00CC51E9" w:rsidRPr="005F45B8" w:rsidRDefault="00CC51E9" w:rsidP="00966A0C">
      <w:pPr>
        <w:pStyle w:val="1"/>
        <w:keepNext/>
        <w:widowControl w:val="0"/>
        <w:suppressAutoHyphens/>
        <w:spacing w:after="0" w:line="240" w:lineRule="auto"/>
        <w:ind w:left="851"/>
        <w:jc w:val="center"/>
        <w:rPr>
          <w:b/>
          <w:i/>
          <w:sz w:val="28"/>
          <w:szCs w:val="28"/>
        </w:rPr>
      </w:pPr>
      <w:r w:rsidRPr="005F45B8">
        <w:rPr>
          <w:b/>
          <w:i/>
          <w:sz w:val="28"/>
          <w:szCs w:val="28"/>
        </w:rPr>
        <w:t>Генеральным планом на 1-ю очередь строительства (до 202</w:t>
      </w:r>
      <w:r>
        <w:rPr>
          <w:b/>
          <w:i/>
          <w:sz w:val="28"/>
          <w:szCs w:val="28"/>
        </w:rPr>
        <w:t>1</w:t>
      </w:r>
      <w:r w:rsidRPr="005F45B8">
        <w:rPr>
          <w:b/>
          <w:i/>
          <w:sz w:val="28"/>
          <w:szCs w:val="28"/>
        </w:rPr>
        <w:t>г.)   предусматривается:</w:t>
      </w:r>
    </w:p>
    <w:p w:rsidR="00CC51E9" w:rsidRDefault="00CC51E9" w:rsidP="00382984">
      <w:pPr>
        <w:pStyle w:val="1"/>
        <w:widowControl w:val="0"/>
        <w:numPr>
          <w:ilvl w:val="0"/>
          <w:numId w:val="18"/>
        </w:numPr>
        <w:suppressAutoHyphens/>
        <w:spacing w:after="0" w:line="360" w:lineRule="auto"/>
        <w:ind w:left="0" w:firstLine="851"/>
        <w:jc w:val="both"/>
      </w:pPr>
      <w:r>
        <w:t>ф</w:t>
      </w:r>
      <w:r w:rsidRPr="00CA2E8D">
        <w:t>ормирование озелен</w:t>
      </w:r>
      <w:r>
        <w:t>е</w:t>
      </w:r>
      <w:r w:rsidRPr="00CA2E8D">
        <w:t xml:space="preserve">нных общественных пространств вдоль </w:t>
      </w:r>
      <w:r>
        <w:t>всей протяженности существующей и планируемой улично-дорожной сети муниципального образования</w:t>
      </w:r>
      <w:r w:rsidRPr="00CA2E8D">
        <w:t>, как одного из основных элементов в системе зел</w:t>
      </w:r>
      <w:r>
        <w:t>е</w:t>
      </w:r>
      <w:r w:rsidRPr="00CA2E8D">
        <w:t>ных насаждений общего пользования</w:t>
      </w:r>
      <w:r>
        <w:t>;</w:t>
      </w:r>
    </w:p>
    <w:p w:rsidR="00CC51E9" w:rsidRDefault="00CC51E9" w:rsidP="00382984">
      <w:pPr>
        <w:pStyle w:val="1"/>
        <w:widowControl w:val="0"/>
        <w:numPr>
          <w:ilvl w:val="0"/>
          <w:numId w:val="18"/>
        </w:numPr>
        <w:suppressAutoHyphens/>
        <w:spacing w:after="0" w:line="360" w:lineRule="auto"/>
        <w:ind w:left="0" w:firstLine="851"/>
        <w:jc w:val="both"/>
      </w:pPr>
      <w:r w:rsidRPr="003D238D">
        <w:t>сохранение существующих территорий общего пользования (озеленение улиц, парки) и специального назначения</w:t>
      </w:r>
      <w:r>
        <w:t>;</w:t>
      </w:r>
    </w:p>
    <w:p w:rsidR="00CC51E9" w:rsidRDefault="00CC51E9" w:rsidP="00382984">
      <w:pPr>
        <w:pStyle w:val="1"/>
        <w:widowControl w:val="0"/>
        <w:numPr>
          <w:ilvl w:val="0"/>
          <w:numId w:val="18"/>
        </w:numPr>
        <w:suppressAutoHyphens/>
        <w:spacing w:after="0" w:line="360" w:lineRule="auto"/>
        <w:ind w:left="0" w:firstLine="851"/>
        <w:jc w:val="both"/>
      </w:pPr>
      <w:r w:rsidRPr="003D238D">
        <w:t>рекультивация и реабилитация промышленных и коммунально-складских пустырей, охранных зон различного назначения</w:t>
      </w:r>
      <w:r>
        <w:t>;</w:t>
      </w:r>
    </w:p>
    <w:p w:rsidR="00CC51E9" w:rsidRPr="00CA2E8D" w:rsidRDefault="00CC51E9" w:rsidP="001D650C">
      <w:pPr>
        <w:pStyle w:val="1"/>
        <w:widowControl w:val="0"/>
        <w:tabs>
          <w:tab w:val="left" w:pos="4021"/>
        </w:tabs>
        <w:suppressAutoHyphens/>
        <w:spacing w:after="0" w:line="360" w:lineRule="auto"/>
        <w:ind w:left="0" w:firstLine="851"/>
        <w:jc w:val="both"/>
      </w:pPr>
      <w:r>
        <w:tab/>
      </w:r>
    </w:p>
    <w:p w:rsidR="00CC51E9" w:rsidRPr="00CE0256" w:rsidRDefault="00CC51E9" w:rsidP="00CE0256">
      <w:pPr>
        <w:pStyle w:val="Heading2"/>
        <w:keepNext w:val="0"/>
        <w:keepLines w:val="0"/>
        <w:widowControl w:val="0"/>
        <w:suppressAutoHyphens/>
        <w:spacing w:before="0" w:line="360" w:lineRule="auto"/>
        <w:ind w:left="708"/>
        <w:jc w:val="center"/>
        <w:rPr>
          <w:rFonts w:ascii="Times New Roman" w:hAnsi="Times New Roman"/>
          <w:i/>
          <w:color w:val="17365D"/>
          <w:sz w:val="30"/>
          <w:szCs w:val="30"/>
        </w:rPr>
      </w:pPr>
      <w:bookmarkStart w:id="38" w:name="_Toc305146108"/>
      <w:bookmarkStart w:id="39" w:name="_Toc306863882"/>
      <w:bookmarkStart w:id="40" w:name="_Toc268263745"/>
      <w:bookmarkStart w:id="41" w:name="_Toc298142877"/>
      <w:bookmarkStart w:id="42" w:name="_Toc336507784"/>
      <w:bookmarkEnd w:id="38"/>
      <w:bookmarkEnd w:id="39"/>
      <w:r w:rsidRPr="00CE0256">
        <w:rPr>
          <w:rFonts w:ascii="Times New Roman" w:hAnsi="Times New Roman"/>
          <w:i/>
          <w:color w:val="17365D"/>
          <w:sz w:val="30"/>
          <w:szCs w:val="30"/>
        </w:rPr>
        <w:t>2.8 Мероприятия по санитарной очистке территории</w:t>
      </w:r>
      <w:bookmarkEnd w:id="40"/>
      <w:bookmarkEnd w:id="41"/>
      <w:bookmarkEnd w:id="42"/>
    </w:p>
    <w:p w:rsidR="00CC51E9" w:rsidRPr="00F37403" w:rsidRDefault="00CC51E9" w:rsidP="00382984">
      <w:pPr>
        <w:widowControl w:val="0"/>
        <w:suppressAutoHyphens/>
        <w:spacing w:after="0" w:line="360" w:lineRule="auto"/>
        <w:ind w:firstLine="851"/>
        <w:jc w:val="center"/>
        <w:rPr>
          <w:b/>
          <w:i/>
          <w:sz w:val="26"/>
          <w:szCs w:val="26"/>
        </w:rPr>
      </w:pPr>
      <w:r w:rsidRPr="00F37403">
        <w:rPr>
          <w:b/>
          <w:i/>
          <w:sz w:val="26"/>
          <w:szCs w:val="26"/>
        </w:rPr>
        <w:t>Система сбора и утилизации ТБО</w:t>
      </w:r>
    </w:p>
    <w:p w:rsidR="00CC51E9" w:rsidRPr="005F45B8" w:rsidRDefault="00CC51E9" w:rsidP="00966A0C">
      <w:pPr>
        <w:pStyle w:val="1"/>
        <w:widowControl w:val="0"/>
        <w:suppressAutoHyphens/>
        <w:spacing w:after="0" w:line="240" w:lineRule="auto"/>
        <w:ind w:left="0" w:firstLine="851"/>
        <w:jc w:val="center"/>
        <w:rPr>
          <w:b/>
          <w:i/>
          <w:sz w:val="28"/>
          <w:szCs w:val="28"/>
        </w:rPr>
      </w:pPr>
      <w:r w:rsidRPr="005F45B8">
        <w:rPr>
          <w:b/>
          <w:i/>
          <w:sz w:val="28"/>
          <w:szCs w:val="28"/>
        </w:rPr>
        <w:t>Генеральным планом на 1-ю очередь строительства (до 202</w:t>
      </w:r>
      <w:r>
        <w:rPr>
          <w:b/>
          <w:i/>
          <w:sz w:val="28"/>
          <w:szCs w:val="28"/>
        </w:rPr>
        <w:t>1</w:t>
      </w:r>
      <w:r w:rsidRPr="005F45B8">
        <w:rPr>
          <w:b/>
          <w:i/>
          <w:sz w:val="28"/>
          <w:szCs w:val="28"/>
        </w:rPr>
        <w:t>г.)   предусматривается:</w:t>
      </w:r>
    </w:p>
    <w:p w:rsidR="00CC51E9" w:rsidRDefault="00CC51E9" w:rsidP="00382984">
      <w:pPr>
        <w:pStyle w:val="1"/>
        <w:widowControl w:val="0"/>
        <w:numPr>
          <w:ilvl w:val="0"/>
          <w:numId w:val="19"/>
        </w:numPr>
        <w:suppressAutoHyphens/>
        <w:spacing w:after="0" w:line="360" w:lineRule="auto"/>
        <w:ind w:left="0" w:firstLine="851"/>
        <w:jc w:val="both"/>
      </w:pPr>
      <w:r w:rsidRPr="00AC16A1">
        <w:t>организ</w:t>
      </w:r>
      <w:r>
        <w:t>ация</w:t>
      </w:r>
      <w:r w:rsidRPr="00AC16A1">
        <w:t xml:space="preserve"> регулярн</w:t>
      </w:r>
      <w:r>
        <w:t>ого</w:t>
      </w:r>
      <w:r w:rsidRPr="00AC16A1">
        <w:t xml:space="preserve"> сбор</w:t>
      </w:r>
      <w:r>
        <w:t>а</w:t>
      </w:r>
      <w:r w:rsidRPr="00AC16A1">
        <w:t xml:space="preserve"> ТБО у населения, оборудова</w:t>
      </w:r>
      <w:r>
        <w:t>ние</w:t>
      </w:r>
      <w:r w:rsidRPr="00AC16A1">
        <w:t xml:space="preserve"> контейнерны</w:t>
      </w:r>
      <w:r>
        <w:t>х</w:t>
      </w:r>
      <w:r w:rsidRPr="00AC16A1">
        <w:t xml:space="preserve"> площад</w:t>
      </w:r>
      <w:r>
        <w:t>ок;</w:t>
      </w:r>
      <w:r w:rsidRPr="005769B3">
        <w:t xml:space="preserve"> </w:t>
      </w:r>
      <w:r w:rsidRPr="003D238D">
        <w:t xml:space="preserve">установка </w:t>
      </w:r>
      <w:r w:rsidRPr="00C95F05">
        <w:rPr>
          <w:b/>
        </w:rPr>
        <w:t xml:space="preserve">10 </w:t>
      </w:r>
      <w:r w:rsidRPr="00C95F05">
        <w:t>контейнеров;</w:t>
      </w:r>
    </w:p>
    <w:p w:rsidR="00CC51E9" w:rsidRPr="007D72FA" w:rsidRDefault="00CC51E9" w:rsidP="002175B7">
      <w:pPr>
        <w:pStyle w:val="1"/>
        <w:widowControl w:val="0"/>
        <w:numPr>
          <w:ilvl w:val="0"/>
          <w:numId w:val="19"/>
        </w:numPr>
        <w:suppressAutoHyphens/>
        <w:spacing w:after="0" w:line="240" w:lineRule="auto"/>
        <w:ind w:left="0" w:firstLine="851"/>
        <w:jc w:val="both"/>
      </w:pPr>
      <w:r w:rsidRPr="007D72FA">
        <w:t xml:space="preserve">сбор и вывоз отходов согласно </w:t>
      </w:r>
      <w:r w:rsidRPr="007D72FA">
        <w:rPr>
          <w:b/>
        </w:rPr>
        <w:t xml:space="preserve">Пункта 7 Статьи 12 ФЗ №86 «Об отходах производства и потребления» </w:t>
      </w:r>
      <w:r w:rsidRPr="007D72FA">
        <w:t>производится на</w:t>
      </w:r>
      <w:r w:rsidRPr="007D72FA">
        <w:rPr>
          <w:b/>
        </w:rPr>
        <w:t xml:space="preserve"> </w:t>
      </w:r>
      <w:r w:rsidRPr="007D72FA">
        <w:t>полигоны входящих в реестр объектов размещения отходов.</w:t>
      </w:r>
    </w:p>
    <w:p w:rsidR="00CC51E9" w:rsidRDefault="00CC51E9" w:rsidP="00382984">
      <w:pPr>
        <w:pStyle w:val="1"/>
        <w:widowControl w:val="0"/>
        <w:numPr>
          <w:ilvl w:val="0"/>
          <w:numId w:val="19"/>
        </w:numPr>
        <w:suppressAutoHyphens/>
        <w:spacing w:after="0" w:line="360" w:lineRule="auto"/>
        <w:ind w:left="0" w:firstLine="851"/>
        <w:jc w:val="both"/>
      </w:pPr>
      <w:r w:rsidRPr="003D238D">
        <w:t>выявление всех несанкционированных свалок и их рекультивация</w:t>
      </w:r>
      <w:r>
        <w:t>.</w:t>
      </w:r>
    </w:p>
    <w:p w:rsidR="00CC51E9" w:rsidRPr="00AC16A1" w:rsidRDefault="00CC51E9" w:rsidP="00CE0256">
      <w:pPr>
        <w:pStyle w:val="1"/>
        <w:widowControl w:val="0"/>
        <w:suppressAutoHyphens/>
        <w:spacing w:after="0" w:line="360" w:lineRule="auto"/>
        <w:ind w:left="851"/>
        <w:jc w:val="both"/>
      </w:pPr>
    </w:p>
    <w:p w:rsidR="00CC51E9" w:rsidRDefault="00CC51E9" w:rsidP="00320B11">
      <w:pPr>
        <w:widowControl w:val="0"/>
        <w:suppressAutoHyphens/>
        <w:spacing w:after="0" w:line="240" w:lineRule="auto"/>
        <w:ind w:firstLine="851"/>
        <w:jc w:val="center"/>
        <w:rPr>
          <w:b/>
        </w:rPr>
      </w:pPr>
      <w:r w:rsidRPr="00091813">
        <w:rPr>
          <w:b/>
        </w:rPr>
        <w:t>Содержание мест захоронения и предоставление ритуальных услуг населению</w:t>
      </w:r>
    </w:p>
    <w:p w:rsidR="00CC51E9" w:rsidRPr="00091813" w:rsidRDefault="00CC51E9" w:rsidP="00320B11">
      <w:pPr>
        <w:widowControl w:val="0"/>
        <w:suppressAutoHyphens/>
        <w:spacing w:after="0" w:line="240" w:lineRule="auto"/>
        <w:ind w:firstLine="851"/>
        <w:jc w:val="center"/>
        <w:rPr>
          <w:b/>
        </w:rPr>
      </w:pPr>
    </w:p>
    <w:p w:rsidR="00CC51E9" w:rsidRPr="00830891" w:rsidRDefault="00CC51E9" w:rsidP="00966A0C">
      <w:pPr>
        <w:widowControl w:val="0"/>
        <w:suppressAutoHyphens/>
        <w:spacing w:after="0" w:line="240" w:lineRule="auto"/>
        <w:ind w:firstLine="851"/>
        <w:jc w:val="center"/>
        <w:rPr>
          <w:b/>
          <w:i/>
          <w:sz w:val="26"/>
          <w:szCs w:val="26"/>
        </w:rPr>
      </w:pPr>
      <w:r w:rsidRPr="00830891">
        <w:rPr>
          <w:b/>
          <w:i/>
          <w:sz w:val="26"/>
          <w:szCs w:val="26"/>
        </w:rPr>
        <w:t>Генеральным планом на 1-ю очередь строительства (до 202</w:t>
      </w:r>
      <w:r>
        <w:rPr>
          <w:b/>
          <w:i/>
          <w:sz w:val="26"/>
          <w:szCs w:val="26"/>
        </w:rPr>
        <w:t>1</w:t>
      </w:r>
      <w:r w:rsidRPr="00830891">
        <w:rPr>
          <w:b/>
          <w:i/>
          <w:sz w:val="26"/>
          <w:szCs w:val="26"/>
        </w:rPr>
        <w:t>г.)   предусматривается:</w:t>
      </w:r>
    </w:p>
    <w:p w:rsidR="00CC51E9" w:rsidRDefault="00CC51E9" w:rsidP="00C235E0">
      <w:pPr>
        <w:pStyle w:val="1"/>
        <w:widowControl w:val="0"/>
        <w:numPr>
          <w:ilvl w:val="0"/>
          <w:numId w:val="20"/>
        </w:numPr>
        <w:suppressAutoHyphens/>
        <w:spacing w:after="0"/>
        <w:ind w:left="0" w:firstLine="851"/>
        <w:jc w:val="both"/>
      </w:pPr>
      <w:r>
        <w:t>разработка</w:t>
      </w:r>
      <w:r w:rsidRPr="00A9476E">
        <w:t xml:space="preserve"> мероприятий по</w:t>
      </w:r>
      <w:r>
        <w:t xml:space="preserve"> обеспечению населения местами традиционного захоронения (кладбищами).</w:t>
      </w:r>
    </w:p>
    <w:p w:rsidR="00CC51E9" w:rsidRDefault="00CC51E9" w:rsidP="00C235E0">
      <w:pPr>
        <w:pStyle w:val="1"/>
        <w:widowControl w:val="0"/>
        <w:suppressAutoHyphens/>
        <w:spacing w:after="0"/>
        <w:ind w:left="0"/>
        <w:jc w:val="both"/>
      </w:pPr>
    </w:p>
    <w:p w:rsidR="00CC51E9" w:rsidRPr="000F72DD" w:rsidRDefault="00CC51E9" w:rsidP="007111F3">
      <w:pPr>
        <w:pStyle w:val="Heading2"/>
        <w:keepLines w:val="0"/>
        <w:widowControl w:val="0"/>
        <w:suppressAutoHyphens/>
        <w:spacing w:before="0" w:line="360" w:lineRule="auto"/>
        <w:ind w:left="720"/>
        <w:jc w:val="center"/>
        <w:rPr>
          <w:rFonts w:ascii="Times New Roman" w:hAnsi="Times New Roman"/>
          <w:i/>
          <w:color w:val="17365D"/>
          <w:sz w:val="30"/>
          <w:szCs w:val="30"/>
        </w:rPr>
      </w:pPr>
      <w:bookmarkStart w:id="43" w:name="_Toc305146116"/>
      <w:bookmarkStart w:id="44" w:name="_Toc306863890"/>
      <w:bookmarkStart w:id="45" w:name="_Toc268263746"/>
      <w:bookmarkStart w:id="46" w:name="_Toc298142878"/>
      <w:bookmarkStart w:id="47" w:name="_Toc336507785"/>
      <w:bookmarkEnd w:id="43"/>
      <w:bookmarkEnd w:id="44"/>
      <w:r w:rsidRPr="000F72DD">
        <w:rPr>
          <w:rFonts w:ascii="Times New Roman" w:hAnsi="Times New Roman"/>
          <w:i/>
          <w:color w:val="17365D"/>
          <w:sz w:val="30"/>
          <w:szCs w:val="30"/>
        </w:rPr>
        <w:t>2.9 Мероприятия по охране окружающей среды</w:t>
      </w:r>
      <w:bookmarkEnd w:id="45"/>
      <w:bookmarkEnd w:id="46"/>
      <w:bookmarkEnd w:id="47"/>
    </w:p>
    <w:p w:rsidR="00CC51E9" w:rsidRDefault="00CC51E9" w:rsidP="00382984">
      <w:pPr>
        <w:widowControl w:val="0"/>
        <w:suppressAutoHyphens/>
        <w:spacing w:after="0" w:line="360" w:lineRule="auto"/>
        <w:ind w:firstLine="851"/>
        <w:jc w:val="both"/>
      </w:pPr>
      <w:r>
        <w:t>Осуществление градостроительной деятельности с соблюдением требований охраны окружающей среды и экологической безопасности является одним из основных принципов законодательства о градостроительной деятельности, зафиксированных в Градостроительном кодексе РФ. Мероприятия в области охраны окружающей среды осуществляются в следующих направлениях:</w:t>
      </w:r>
    </w:p>
    <w:p w:rsidR="00CC51E9" w:rsidRDefault="00CC51E9" w:rsidP="00382984">
      <w:pPr>
        <w:pStyle w:val="1"/>
        <w:widowControl w:val="0"/>
        <w:numPr>
          <w:ilvl w:val="0"/>
          <w:numId w:val="21"/>
        </w:numPr>
        <w:suppressAutoHyphens/>
        <w:spacing w:after="0" w:line="360" w:lineRule="auto"/>
        <w:ind w:left="0" w:firstLine="851"/>
        <w:jc w:val="both"/>
      </w:pPr>
      <w:r>
        <w:t>снижения негативного влияния существующих промышленных и иных источников загрязнения на здоровье населения и состояние экосистем;</w:t>
      </w:r>
    </w:p>
    <w:p w:rsidR="00CC51E9" w:rsidRDefault="00CC51E9" w:rsidP="00382984">
      <w:pPr>
        <w:pStyle w:val="1"/>
        <w:widowControl w:val="0"/>
        <w:numPr>
          <w:ilvl w:val="0"/>
          <w:numId w:val="21"/>
        </w:numPr>
        <w:suppressAutoHyphens/>
        <w:spacing w:after="0" w:line="360" w:lineRule="auto"/>
        <w:ind w:left="0" w:firstLine="851"/>
        <w:jc w:val="both"/>
      </w:pPr>
      <w:r>
        <w:t>установление территориальных ограничений для размещения объектов капитального строительства высоких классов санитарной опасности;</w:t>
      </w:r>
    </w:p>
    <w:p w:rsidR="00CC51E9" w:rsidRDefault="00CC51E9" w:rsidP="00382984">
      <w:pPr>
        <w:pStyle w:val="1"/>
        <w:widowControl w:val="0"/>
        <w:numPr>
          <w:ilvl w:val="0"/>
          <w:numId w:val="21"/>
        </w:numPr>
        <w:suppressAutoHyphens/>
        <w:spacing w:after="0" w:line="360" w:lineRule="auto"/>
        <w:ind w:left="0" w:firstLine="851"/>
        <w:jc w:val="both"/>
      </w:pPr>
      <w:r>
        <w:t>проведение мероприятий по восстановлению и санации нарушенных и загрязненных участков земель.</w:t>
      </w:r>
    </w:p>
    <w:p w:rsidR="00CC51E9" w:rsidRDefault="00CC51E9" w:rsidP="00382984">
      <w:pPr>
        <w:pStyle w:val="1"/>
        <w:widowControl w:val="0"/>
        <w:numPr>
          <w:ilvl w:val="0"/>
          <w:numId w:val="21"/>
        </w:numPr>
        <w:suppressAutoHyphens/>
        <w:spacing w:after="0" w:line="360" w:lineRule="auto"/>
        <w:ind w:left="0" w:firstLine="851"/>
        <w:jc w:val="both"/>
      </w:pPr>
      <w:r>
        <w:t>выявление и ликвидация несанкционированных свалок, и рекультивация загрязненных земель;</w:t>
      </w:r>
    </w:p>
    <w:p w:rsidR="00CC51E9" w:rsidRDefault="00CC51E9" w:rsidP="00382984">
      <w:pPr>
        <w:pStyle w:val="1"/>
        <w:widowControl w:val="0"/>
        <w:numPr>
          <w:ilvl w:val="0"/>
          <w:numId w:val="21"/>
        </w:numPr>
        <w:suppressAutoHyphens/>
        <w:spacing w:after="0" w:line="360" w:lineRule="auto"/>
        <w:ind w:left="0" w:firstLine="851"/>
        <w:jc w:val="both"/>
      </w:pPr>
      <w:r w:rsidRPr="00952C47">
        <w:t>предусмотрен вынос в нат</w:t>
      </w:r>
      <w:r>
        <w:t>у</w:t>
      </w:r>
      <w:r w:rsidRPr="00952C47">
        <w:t>ру границ водоохранных зон и прибрежных защитных полос с установкой специальных знаков</w:t>
      </w:r>
      <w:r>
        <w:t>;</w:t>
      </w:r>
    </w:p>
    <w:p w:rsidR="00CC51E9" w:rsidRPr="00037C6F" w:rsidRDefault="00CC51E9" w:rsidP="00382984">
      <w:pPr>
        <w:pStyle w:val="1"/>
        <w:widowControl w:val="0"/>
        <w:numPr>
          <w:ilvl w:val="0"/>
          <w:numId w:val="21"/>
        </w:numPr>
        <w:suppressAutoHyphens/>
        <w:spacing w:after="0" w:line="360" w:lineRule="auto"/>
        <w:ind w:left="0" w:firstLine="851"/>
        <w:jc w:val="both"/>
      </w:pPr>
      <w:r>
        <w:t xml:space="preserve">контроль над соблюдением </w:t>
      </w:r>
      <w:r w:rsidRPr="00315791">
        <w:rPr>
          <w:bCs/>
        </w:rPr>
        <w:t>водопользовател</w:t>
      </w:r>
      <w:r>
        <w:rPr>
          <w:bCs/>
        </w:rPr>
        <w:t>ям</w:t>
      </w:r>
      <w:r>
        <w:t xml:space="preserve"> регламентов </w:t>
      </w:r>
      <w:r w:rsidRPr="00037C6F">
        <w:t>использования территорий водоохранных зон и прибрежных защитных полос водных объектов</w:t>
      </w:r>
    </w:p>
    <w:p w:rsidR="00CC51E9" w:rsidRPr="00A15510" w:rsidRDefault="00CC51E9" w:rsidP="00382984">
      <w:pPr>
        <w:pStyle w:val="1"/>
        <w:widowControl w:val="0"/>
        <w:numPr>
          <w:ilvl w:val="0"/>
          <w:numId w:val="21"/>
        </w:numPr>
        <w:suppressAutoHyphens/>
        <w:spacing w:after="0" w:line="360" w:lineRule="auto"/>
        <w:ind w:left="0" w:firstLine="851"/>
        <w:jc w:val="both"/>
        <w:rPr>
          <w:lang w:eastAsia="ru-RU"/>
        </w:rPr>
      </w:pPr>
      <w:r>
        <w:rPr>
          <w:lang w:eastAsia="ru-RU"/>
        </w:rPr>
        <w:t>организация зон охраны источников питьевого водоснабжения для вновь создаваемых, реконструируемых и существующих объектов системы водоснабжения;</w:t>
      </w:r>
    </w:p>
    <w:p w:rsidR="00CC51E9" w:rsidRPr="00A15510" w:rsidRDefault="00CC51E9" w:rsidP="00382984">
      <w:pPr>
        <w:pStyle w:val="1"/>
        <w:widowControl w:val="0"/>
        <w:numPr>
          <w:ilvl w:val="0"/>
          <w:numId w:val="21"/>
        </w:numPr>
        <w:suppressAutoHyphens/>
        <w:spacing w:after="0" w:line="360" w:lineRule="auto"/>
        <w:ind w:left="0" w:firstLine="851"/>
        <w:jc w:val="both"/>
        <w:rPr>
          <w:lang w:eastAsia="ru-RU"/>
        </w:rPr>
      </w:pPr>
      <w:r w:rsidRPr="00A15510">
        <w:rPr>
          <w:lang w:eastAsia="ru-RU"/>
        </w:rPr>
        <w:t xml:space="preserve">контроль </w:t>
      </w:r>
      <w:r>
        <w:rPr>
          <w:lang w:eastAsia="ru-RU"/>
        </w:rPr>
        <w:t>над</w:t>
      </w:r>
      <w:r w:rsidRPr="00A15510">
        <w:rPr>
          <w:lang w:eastAsia="ru-RU"/>
        </w:rPr>
        <w:t xml:space="preserve"> соблюдением регламентов использования зон санитарной охраны источников </w:t>
      </w:r>
      <w:r>
        <w:rPr>
          <w:lang w:eastAsia="ru-RU"/>
        </w:rPr>
        <w:t xml:space="preserve">питьевого </w:t>
      </w:r>
      <w:r w:rsidRPr="00A15510">
        <w:rPr>
          <w:lang w:eastAsia="ru-RU"/>
        </w:rPr>
        <w:t>водоснабжения</w:t>
      </w:r>
      <w:r>
        <w:rPr>
          <w:lang w:eastAsia="ru-RU"/>
        </w:rPr>
        <w:t>;</w:t>
      </w:r>
    </w:p>
    <w:p w:rsidR="00CC51E9" w:rsidRPr="00A15510" w:rsidRDefault="00CC51E9" w:rsidP="00382984">
      <w:pPr>
        <w:pStyle w:val="1"/>
        <w:widowControl w:val="0"/>
        <w:numPr>
          <w:ilvl w:val="0"/>
          <w:numId w:val="21"/>
        </w:numPr>
        <w:suppressAutoHyphens/>
        <w:spacing w:after="0" w:line="360" w:lineRule="auto"/>
        <w:ind w:left="0" w:firstLine="851"/>
        <w:jc w:val="both"/>
        <w:rPr>
          <w:lang w:eastAsia="ru-RU"/>
        </w:rPr>
      </w:pPr>
      <w:r>
        <w:rPr>
          <w:lang w:eastAsia="ru-RU"/>
        </w:rPr>
        <w:t xml:space="preserve">организация санитарно-защитных зон, зон санитарного разрыва и охранных зон для вновь создаваемых, реконструируемых и существующих объектов капитального строительства </w:t>
      </w:r>
      <w:r w:rsidRPr="00074A59">
        <w:t>с различными нормативами воздействия на окружающую среду</w:t>
      </w:r>
      <w:r>
        <w:t>;</w:t>
      </w:r>
    </w:p>
    <w:p w:rsidR="00CC51E9" w:rsidRDefault="00CC51E9" w:rsidP="000168CC">
      <w:pPr>
        <w:pStyle w:val="1"/>
        <w:widowControl w:val="0"/>
        <w:numPr>
          <w:ilvl w:val="0"/>
          <w:numId w:val="21"/>
        </w:numPr>
        <w:suppressAutoHyphens/>
        <w:spacing w:after="0" w:line="360" w:lineRule="auto"/>
        <w:ind w:left="0" w:firstLine="851"/>
        <w:jc w:val="both"/>
      </w:pPr>
      <w:r w:rsidRPr="00A15510">
        <w:t xml:space="preserve">контроль </w:t>
      </w:r>
      <w:r>
        <w:t>над</w:t>
      </w:r>
      <w:r w:rsidRPr="00A15510">
        <w:t xml:space="preserve"> соблюдением регламентов использования санитарно-защитных зон </w:t>
      </w:r>
      <w:r>
        <w:t>и прочих зон.</w:t>
      </w:r>
    </w:p>
    <w:p w:rsidR="00CC51E9" w:rsidRDefault="00CC51E9" w:rsidP="000168CC">
      <w:pPr>
        <w:pStyle w:val="1"/>
        <w:widowControl w:val="0"/>
        <w:suppressAutoHyphens/>
        <w:spacing w:after="0" w:line="360" w:lineRule="auto"/>
        <w:ind w:left="851"/>
        <w:jc w:val="both"/>
        <w:rPr>
          <w:b/>
          <w:color w:val="FF0000"/>
          <w:sz w:val="28"/>
          <w:szCs w:val="28"/>
        </w:rPr>
      </w:pPr>
    </w:p>
    <w:p w:rsidR="00CC51E9" w:rsidRPr="00B83840" w:rsidRDefault="00CC51E9" w:rsidP="000168CC">
      <w:pPr>
        <w:pStyle w:val="1"/>
        <w:widowControl w:val="0"/>
        <w:suppressAutoHyphens/>
        <w:spacing w:after="0" w:line="360" w:lineRule="auto"/>
        <w:ind w:left="851"/>
        <w:jc w:val="both"/>
      </w:pPr>
      <w:r w:rsidRPr="00B83840">
        <w:rPr>
          <w:b/>
          <w:sz w:val="28"/>
          <w:szCs w:val="28"/>
        </w:rPr>
        <w:t xml:space="preserve">Санитарно-экологическое состояние окружающей среды смотри: </w:t>
      </w:r>
    </w:p>
    <w:p w:rsidR="00CC51E9" w:rsidRPr="00B83840" w:rsidRDefault="00CC51E9" w:rsidP="000168CC">
      <w:pPr>
        <w:pStyle w:val="1"/>
        <w:widowControl w:val="0"/>
        <w:suppressAutoHyphens/>
        <w:spacing w:after="0" w:line="360" w:lineRule="auto"/>
        <w:ind w:left="1571"/>
        <w:jc w:val="both"/>
        <w:rPr>
          <w:u w:val="single"/>
        </w:rPr>
      </w:pPr>
      <w:r w:rsidRPr="00B83840">
        <w:rPr>
          <w:b/>
          <w:sz w:val="28"/>
          <w:szCs w:val="28"/>
          <w:u w:val="single"/>
        </w:rPr>
        <w:t>Том 2</w:t>
      </w:r>
      <w:r w:rsidRPr="00B83840">
        <w:rPr>
          <w:u w:val="single"/>
        </w:rPr>
        <w:t xml:space="preserve"> разделы:</w:t>
      </w:r>
    </w:p>
    <w:p w:rsidR="00CC51E9" w:rsidRPr="00B83840" w:rsidRDefault="00CC51E9" w:rsidP="000168CC">
      <w:pPr>
        <w:pStyle w:val="1"/>
        <w:widowControl w:val="0"/>
        <w:suppressAutoHyphens/>
        <w:spacing w:after="0" w:line="360" w:lineRule="auto"/>
        <w:ind w:left="1571"/>
        <w:jc w:val="both"/>
        <w:rPr>
          <w:u w:val="single"/>
        </w:rPr>
      </w:pPr>
      <w:r w:rsidRPr="00B83840">
        <w:rPr>
          <w:b/>
        </w:rPr>
        <w:t>2.13.2</w:t>
      </w:r>
      <w:r w:rsidRPr="00B83840">
        <w:t xml:space="preserve"> "</w:t>
      </w:r>
      <w:r w:rsidRPr="00B83840">
        <w:rPr>
          <w:b/>
          <w:kern w:val="32"/>
          <w:sz w:val="28"/>
          <w:szCs w:val="28"/>
          <w:lang w:eastAsia="ru-RU"/>
        </w:rPr>
        <w:t xml:space="preserve"> </w:t>
      </w:r>
      <w:r w:rsidRPr="00B83840">
        <w:rPr>
          <w:b/>
          <w:kern w:val="32"/>
          <w:lang w:eastAsia="ru-RU"/>
        </w:rPr>
        <w:t>Водоохранные зоны и прибрежно-защитные полосы"</w:t>
      </w:r>
    </w:p>
    <w:p w:rsidR="00CC51E9" w:rsidRPr="00B83840" w:rsidRDefault="00CC51E9" w:rsidP="000168CC">
      <w:pPr>
        <w:pStyle w:val="1"/>
        <w:widowControl w:val="0"/>
        <w:suppressAutoHyphens/>
        <w:spacing w:after="0" w:line="360" w:lineRule="auto"/>
        <w:ind w:left="1571"/>
        <w:jc w:val="both"/>
        <w:rPr>
          <w:b/>
          <w:kern w:val="32"/>
        </w:rPr>
      </w:pPr>
      <w:r w:rsidRPr="00B83840">
        <w:rPr>
          <w:b/>
          <w:kern w:val="32"/>
        </w:rPr>
        <w:t>2.13.3 "Зоны санитарной охраны источников питьевого водоснабжения"</w:t>
      </w:r>
    </w:p>
    <w:p w:rsidR="00CC51E9" w:rsidRPr="00B83840" w:rsidRDefault="00CC51E9" w:rsidP="000168CC">
      <w:pPr>
        <w:pStyle w:val="1"/>
        <w:widowControl w:val="0"/>
        <w:suppressAutoHyphens/>
        <w:spacing w:after="0" w:line="360" w:lineRule="auto"/>
        <w:ind w:left="1571"/>
        <w:jc w:val="both"/>
        <w:rPr>
          <w:u w:val="single"/>
        </w:rPr>
      </w:pPr>
      <w:r w:rsidRPr="00B83840">
        <w:rPr>
          <w:b/>
          <w:sz w:val="28"/>
          <w:szCs w:val="28"/>
          <w:u w:val="single"/>
        </w:rPr>
        <w:t>Том 3</w:t>
      </w:r>
      <w:r w:rsidRPr="00B83840">
        <w:rPr>
          <w:u w:val="single"/>
        </w:rPr>
        <w:t xml:space="preserve"> раздел:</w:t>
      </w:r>
    </w:p>
    <w:p w:rsidR="00CC51E9" w:rsidRPr="00B83840" w:rsidRDefault="00CC51E9" w:rsidP="000168CC">
      <w:pPr>
        <w:pStyle w:val="1"/>
        <w:widowControl w:val="0"/>
        <w:suppressAutoHyphens/>
        <w:spacing w:after="0"/>
        <w:jc w:val="center"/>
        <w:rPr>
          <w:i/>
          <w:sz w:val="30"/>
          <w:szCs w:val="30"/>
        </w:rPr>
      </w:pPr>
      <w:r w:rsidRPr="00B83840">
        <w:rPr>
          <w:b/>
        </w:rPr>
        <w:t xml:space="preserve">      5.2 "Перечень возможных источников чрезвычайных ситуаций природного      характера"</w:t>
      </w:r>
      <w:bookmarkStart w:id="48" w:name="_Toc268263747"/>
      <w:bookmarkStart w:id="49" w:name="_Toc298142879"/>
      <w:bookmarkStart w:id="50" w:name="_Toc336507786"/>
    </w:p>
    <w:p w:rsidR="00CC51E9" w:rsidRDefault="00CC51E9" w:rsidP="000168CC">
      <w:pPr>
        <w:pStyle w:val="1"/>
        <w:widowControl w:val="0"/>
        <w:suppressAutoHyphens/>
        <w:spacing w:after="0" w:line="360" w:lineRule="auto"/>
        <w:jc w:val="center"/>
        <w:rPr>
          <w:i/>
          <w:color w:val="17365D"/>
          <w:sz w:val="30"/>
          <w:szCs w:val="30"/>
        </w:rPr>
      </w:pPr>
    </w:p>
    <w:p w:rsidR="00CC51E9" w:rsidRDefault="00CC51E9" w:rsidP="000168CC">
      <w:pPr>
        <w:pStyle w:val="1"/>
        <w:widowControl w:val="0"/>
        <w:suppressAutoHyphens/>
        <w:spacing w:after="0" w:line="360" w:lineRule="auto"/>
        <w:jc w:val="center"/>
        <w:rPr>
          <w:i/>
          <w:color w:val="17365D"/>
          <w:sz w:val="30"/>
          <w:szCs w:val="30"/>
        </w:rPr>
      </w:pPr>
      <w:r w:rsidRPr="000168CC">
        <w:rPr>
          <w:i/>
          <w:color w:val="17365D"/>
          <w:sz w:val="30"/>
          <w:szCs w:val="30"/>
        </w:rPr>
        <w:t>2.10 Мероприятия по охране объектов культурного наследия</w:t>
      </w:r>
      <w:bookmarkEnd w:id="48"/>
      <w:bookmarkEnd w:id="49"/>
      <w:bookmarkEnd w:id="50"/>
    </w:p>
    <w:p w:rsidR="00CC51E9" w:rsidRDefault="00CC51E9" w:rsidP="000168CC">
      <w:pPr>
        <w:pStyle w:val="1"/>
        <w:widowControl w:val="0"/>
        <w:suppressAutoHyphens/>
        <w:spacing w:after="0" w:line="240" w:lineRule="auto"/>
        <w:jc w:val="center"/>
        <w:rPr>
          <w:b/>
          <w:i/>
        </w:rPr>
      </w:pPr>
      <w:r w:rsidRPr="005F45B8">
        <w:rPr>
          <w:b/>
          <w:i/>
          <w:sz w:val="28"/>
          <w:szCs w:val="28"/>
        </w:rPr>
        <w:t>Генеральным планом на 1-ю очередь строительства (до 202</w:t>
      </w:r>
      <w:r>
        <w:rPr>
          <w:b/>
          <w:i/>
          <w:sz w:val="28"/>
          <w:szCs w:val="28"/>
        </w:rPr>
        <w:t>1</w:t>
      </w:r>
      <w:r w:rsidRPr="005F45B8">
        <w:rPr>
          <w:b/>
          <w:i/>
          <w:sz w:val="28"/>
          <w:szCs w:val="28"/>
        </w:rPr>
        <w:t>г.)   предусматривается:</w:t>
      </w:r>
    </w:p>
    <w:p w:rsidR="00CC51E9" w:rsidRDefault="00CC51E9" w:rsidP="00382984">
      <w:pPr>
        <w:pStyle w:val="1"/>
        <w:keepNext/>
        <w:widowControl w:val="0"/>
        <w:suppressAutoHyphens/>
        <w:spacing w:after="0" w:line="360" w:lineRule="auto"/>
        <w:ind w:left="0" w:firstLine="851"/>
        <w:jc w:val="both"/>
      </w:pPr>
      <w:r>
        <w:t>п</w:t>
      </w:r>
      <w:r w:rsidRPr="00B44ED5">
        <w:t>роведение мероприятий по благоустройству</w:t>
      </w:r>
      <w:r>
        <w:t xml:space="preserve"> и поддержании в нормальном виде</w:t>
      </w:r>
      <w:r w:rsidRPr="00B44ED5">
        <w:t xml:space="preserve"> территори</w:t>
      </w:r>
      <w:r>
        <w:t>и</w:t>
      </w:r>
      <w:r w:rsidRPr="00B44ED5">
        <w:t xml:space="preserve"> объект</w:t>
      </w:r>
      <w:r>
        <w:t>ов</w:t>
      </w:r>
      <w:r w:rsidRPr="00B44ED5">
        <w:t xml:space="preserve"> культурного наследия</w:t>
      </w:r>
      <w:r>
        <w:t>.</w:t>
      </w:r>
    </w:p>
    <w:p w:rsidR="00CC51E9" w:rsidRDefault="00CC51E9" w:rsidP="00382984">
      <w:pPr>
        <w:pStyle w:val="Caption"/>
        <w:widowControl w:val="0"/>
        <w:spacing w:after="0"/>
        <w:rPr>
          <w:color w:val="auto"/>
          <w:kern w:val="0"/>
          <w:sz w:val="22"/>
          <w:szCs w:val="22"/>
          <w:lang w:eastAsia="ru-RU"/>
        </w:rPr>
      </w:pPr>
    </w:p>
    <w:p w:rsidR="00CC51E9" w:rsidRPr="00DD287A" w:rsidRDefault="00CC51E9" w:rsidP="00382984">
      <w:pPr>
        <w:pStyle w:val="Caption"/>
        <w:widowControl w:val="0"/>
        <w:spacing w:after="0"/>
        <w:rPr>
          <w:color w:val="auto"/>
          <w:kern w:val="0"/>
          <w:sz w:val="22"/>
          <w:szCs w:val="22"/>
          <w:lang w:eastAsia="ru-RU"/>
        </w:rPr>
      </w:pPr>
      <w:r w:rsidRPr="00DD287A">
        <w:rPr>
          <w:color w:val="auto"/>
          <w:kern w:val="0"/>
          <w:sz w:val="22"/>
          <w:szCs w:val="22"/>
          <w:lang w:eastAsia="ru-RU"/>
        </w:rPr>
        <w:t xml:space="preserve">Таблица </w:t>
      </w:r>
      <w:r w:rsidRPr="00DD287A">
        <w:rPr>
          <w:color w:val="auto"/>
          <w:kern w:val="0"/>
          <w:sz w:val="22"/>
          <w:szCs w:val="22"/>
          <w:lang w:eastAsia="ru-RU"/>
        </w:rPr>
        <w:fldChar w:fldCharType="begin"/>
      </w:r>
      <w:r w:rsidRPr="00DD287A">
        <w:rPr>
          <w:color w:val="auto"/>
          <w:kern w:val="0"/>
          <w:sz w:val="22"/>
          <w:szCs w:val="22"/>
          <w:lang w:eastAsia="ru-RU"/>
        </w:rPr>
        <w:instrText xml:space="preserve"> SEQ Таблица \* ARABIC </w:instrText>
      </w:r>
      <w:r w:rsidRPr="00DD287A">
        <w:rPr>
          <w:color w:val="auto"/>
          <w:kern w:val="0"/>
          <w:sz w:val="22"/>
          <w:szCs w:val="22"/>
          <w:lang w:eastAsia="ru-RU"/>
        </w:rPr>
        <w:fldChar w:fldCharType="separate"/>
      </w:r>
      <w:r>
        <w:rPr>
          <w:noProof/>
          <w:color w:val="auto"/>
          <w:kern w:val="0"/>
          <w:sz w:val="22"/>
          <w:szCs w:val="22"/>
          <w:lang w:eastAsia="ru-RU"/>
        </w:rPr>
        <w:t>7</w:t>
      </w:r>
      <w:r w:rsidRPr="00DD287A">
        <w:rPr>
          <w:color w:val="auto"/>
          <w:kern w:val="0"/>
          <w:sz w:val="22"/>
          <w:szCs w:val="22"/>
          <w:lang w:eastAsia="ru-RU"/>
        </w:rPr>
        <w:fldChar w:fldCharType="end"/>
      </w:r>
      <w:r w:rsidRPr="00DD287A">
        <w:rPr>
          <w:color w:val="auto"/>
          <w:kern w:val="0"/>
          <w:sz w:val="22"/>
          <w:szCs w:val="22"/>
          <w:lang w:eastAsia="ru-RU"/>
        </w:rPr>
        <w:t xml:space="preserve"> – Перечень памятников историко-культурного наследия </w:t>
      </w:r>
      <w:r>
        <w:rPr>
          <w:color w:val="auto"/>
          <w:kern w:val="0"/>
          <w:sz w:val="22"/>
          <w:szCs w:val="22"/>
          <w:lang w:eastAsia="ru-RU"/>
        </w:rPr>
        <w:t>Таз</w:t>
      </w:r>
      <w:r w:rsidRPr="00DD287A">
        <w:rPr>
          <w:color w:val="auto"/>
          <w:kern w:val="0"/>
          <w:sz w:val="22"/>
          <w:szCs w:val="22"/>
          <w:lang w:eastAsia="ru-RU"/>
        </w:rPr>
        <w:t>овского сельсовета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9"/>
        <w:gridCol w:w="5013"/>
        <w:gridCol w:w="2686"/>
        <w:gridCol w:w="1283"/>
      </w:tblGrid>
      <w:tr w:rsidR="00CC51E9" w:rsidRPr="00B23DE5" w:rsidTr="00956E0E">
        <w:trPr>
          <w:cantSplit/>
          <w:trHeight w:val="20"/>
          <w:tblHeader/>
        </w:trPr>
        <w:tc>
          <w:tcPr>
            <w:tcW w:w="308" w:type="pct"/>
            <w:vMerge w:val="restart"/>
            <w:vAlign w:val="center"/>
          </w:tcPr>
          <w:p w:rsidR="00CC51E9" w:rsidRPr="00C6427A" w:rsidRDefault="00CC51E9" w:rsidP="00E53537">
            <w:pPr>
              <w:keepNext/>
              <w:spacing w:after="0" w:line="240" w:lineRule="auto"/>
              <w:jc w:val="center"/>
              <w:rPr>
                <w:bCs/>
                <w:kern w:val="0"/>
                <w:sz w:val="20"/>
                <w:szCs w:val="20"/>
                <w:lang w:eastAsia="ru-RU"/>
              </w:rPr>
            </w:pPr>
            <w:r w:rsidRPr="00C6427A">
              <w:rPr>
                <w:bCs/>
                <w:kern w:val="0"/>
                <w:sz w:val="20"/>
                <w:szCs w:val="20"/>
                <w:lang w:eastAsia="ru-RU"/>
              </w:rPr>
              <w:t>№     п/п</w:t>
            </w:r>
          </w:p>
        </w:tc>
        <w:tc>
          <w:tcPr>
            <w:tcW w:w="2619" w:type="pct"/>
            <w:vAlign w:val="center"/>
          </w:tcPr>
          <w:p w:rsidR="00CC51E9" w:rsidRPr="00C6427A" w:rsidRDefault="00CC51E9" w:rsidP="00E53537">
            <w:pPr>
              <w:keepNext/>
              <w:spacing w:after="0" w:line="240" w:lineRule="auto"/>
              <w:jc w:val="center"/>
              <w:rPr>
                <w:bCs/>
                <w:kern w:val="0"/>
                <w:sz w:val="20"/>
                <w:szCs w:val="20"/>
                <w:lang w:eastAsia="ru-RU"/>
              </w:rPr>
            </w:pPr>
            <w:r w:rsidRPr="00C6427A">
              <w:rPr>
                <w:bCs/>
                <w:kern w:val="0"/>
                <w:sz w:val="20"/>
                <w:szCs w:val="20"/>
                <w:lang w:eastAsia="ru-RU"/>
              </w:rPr>
              <w:t>Наименование памятника</w:t>
            </w:r>
          </w:p>
        </w:tc>
        <w:tc>
          <w:tcPr>
            <w:tcW w:w="1403" w:type="pct"/>
            <w:vAlign w:val="center"/>
          </w:tcPr>
          <w:p w:rsidR="00CC51E9" w:rsidRPr="00C6427A" w:rsidRDefault="00CC51E9" w:rsidP="00E53537">
            <w:pPr>
              <w:keepNext/>
              <w:spacing w:after="0" w:line="240" w:lineRule="auto"/>
              <w:jc w:val="center"/>
              <w:rPr>
                <w:bCs/>
                <w:kern w:val="0"/>
                <w:sz w:val="20"/>
                <w:szCs w:val="20"/>
                <w:lang w:eastAsia="ru-RU"/>
              </w:rPr>
            </w:pPr>
            <w:r w:rsidRPr="00C6427A">
              <w:rPr>
                <w:bCs/>
                <w:kern w:val="0"/>
                <w:sz w:val="20"/>
                <w:szCs w:val="20"/>
                <w:lang w:eastAsia="ru-RU"/>
              </w:rPr>
              <w:t>Месторасположение памятника</w:t>
            </w:r>
          </w:p>
        </w:tc>
        <w:tc>
          <w:tcPr>
            <w:tcW w:w="670" w:type="pct"/>
            <w:vAlign w:val="center"/>
          </w:tcPr>
          <w:p w:rsidR="00CC51E9" w:rsidRPr="00C6427A" w:rsidRDefault="00CC51E9" w:rsidP="00E53537">
            <w:pPr>
              <w:keepNext/>
              <w:spacing w:after="0" w:line="240" w:lineRule="auto"/>
              <w:jc w:val="center"/>
              <w:rPr>
                <w:bCs/>
                <w:kern w:val="0"/>
                <w:sz w:val="20"/>
                <w:szCs w:val="20"/>
                <w:lang w:eastAsia="ru-RU"/>
              </w:rPr>
            </w:pPr>
            <w:r w:rsidRPr="00C6427A">
              <w:rPr>
                <w:bCs/>
                <w:kern w:val="0"/>
                <w:sz w:val="20"/>
                <w:szCs w:val="20"/>
                <w:lang w:eastAsia="ru-RU"/>
              </w:rPr>
              <w:t>Категория охраны</w:t>
            </w:r>
          </w:p>
        </w:tc>
      </w:tr>
      <w:tr w:rsidR="00CC51E9" w:rsidRPr="00B23DE5" w:rsidTr="00E53537">
        <w:trPr>
          <w:cantSplit/>
          <w:trHeight w:val="77"/>
          <w:tblHeader/>
        </w:trPr>
        <w:tc>
          <w:tcPr>
            <w:tcW w:w="308" w:type="pct"/>
            <w:vMerge/>
            <w:vAlign w:val="center"/>
          </w:tcPr>
          <w:p w:rsidR="00CC51E9" w:rsidRPr="00BC06B1" w:rsidRDefault="00CC51E9" w:rsidP="00E53537">
            <w:pPr>
              <w:keepNext/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692" w:type="pct"/>
            <w:gridSpan w:val="3"/>
            <w:vAlign w:val="center"/>
          </w:tcPr>
          <w:p w:rsidR="00CC51E9" w:rsidRPr="00BC06B1" w:rsidRDefault="00CC51E9" w:rsidP="00E53537">
            <w:pPr>
              <w:keepNext/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BC06B1">
              <w:rPr>
                <w:b/>
                <w:bCs/>
                <w:kern w:val="0"/>
                <w:sz w:val="20"/>
                <w:szCs w:val="20"/>
                <w:lang w:eastAsia="ru-RU"/>
              </w:rPr>
              <w:t>Памятники истории</w:t>
            </w:r>
          </w:p>
        </w:tc>
      </w:tr>
      <w:tr w:rsidR="00CC51E9" w:rsidRPr="00B23DE5" w:rsidTr="00956E0E">
        <w:trPr>
          <w:cantSplit/>
          <w:trHeight w:val="77"/>
          <w:tblHeader/>
        </w:trPr>
        <w:tc>
          <w:tcPr>
            <w:tcW w:w="308" w:type="pct"/>
            <w:vAlign w:val="center"/>
          </w:tcPr>
          <w:p w:rsidR="00CC51E9" w:rsidRPr="00C6427A" w:rsidRDefault="00CC51E9" w:rsidP="00E53537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C6427A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2619" w:type="pct"/>
            <w:vAlign w:val="center"/>
          </w:tcPr>
          <w:p w:rsidR="00CC51E9" w:rsidRPr="00C9017B" w:rsidRDefault="00CC51E9" w:rsidP="00DD287A">
            <w:pPr>
              <w:pStyle w:val="Heading2"/>
              <w:spacing w:before="0"/>
              <w:rPr>
                <w:rFonts w:ascii="Times New Roman" w:hAnsi="Times New Roman"/>
                <w:bCs w:val="0"/>
                <w:iCs/>
                <w:color w:val="auto"/>
                <w:sz w:val="22"/>
                <w:szCs w:val="22"/>
              </w:rPr>
            </w:pPr>
            <w:bookmarkStart w:id="51" w:name="_Toc332028833"/>
            <w:bookmarkStart w:id="52" w:name="_Toc336507787"/>
            <w:r w:rsidRPr="00C9017B">
              <w:rPr>
                <w:rFonts w:ascii="Times New Roman" w:hAnsi="Times New Roman"/>
                <w:bCs w:val="0"/>
                <w:iCs/>
                <w:color w:val="auto"/>
                <w:sz w:val="22"/>
                <w:szCs w:val="22"/>
              </w:rPr>
              <w:t>Памятник погибши</w:t>
            </w:r>
            <w:bookmarkEnd w:id="51"/>
            <w:bookmarkEnd w:id="52"/>
            <w:r w:rsidRPr="00C9017B">
              <w:rPr>
                <w:rFonts w:ascii="Times New Roman" w:hAnsi="Times New Roman"/>
                <w:bCs w:val="0"/>
                <w:iCs/>
                <w:color w:val="auto"/>
                <w:sz w:val="22"/>
                <w:szCs w:val="22"/>
              </w:rPr>
              <w:t>м воинам в ВОВ</w:t>
            </w:r>
          </w:p>
        </w:tc>
        <w:tc>
          <w:tcPr>
            <w:tcW w:w="1403" w:type="pct"/>
            <w:vAlign w:val="center"/>
          </w:tcPr>
          <w:p w:rsidR="00CC51E9" w:rsidRPr="00956E0E" w:rsidRDefault="00CC51E9" w:rsidP="00E53537">
            <w:pPr>
              <w:spacing w:after="0" w:line="240" w:lineRule="auto"/>
              <w:jc w:val="center"/>
              <w:rPr>
                <w:b/>
              </w:rPr>
            </w:pPr>
            <w:r w:rsidRPr="00956E0E">
              <w:rPr>
                <w:b/>
                <w:sz w:val="22"/>
                <w:szCs w:val="22"/>
              </w:rPr>
              <w:t>с. Кремяное</w:t>
            </w:r>
          </w:p>
        </w:tc>
        <w:tc>
          <w:tcPr>
            <w:tcW w:w="670" w:type="pct"/>
            <w:vAlign w:val="center"/>
          </w:tcPr>
          <w:p w:rsidR="00CC51E9" w:rsidRPr="00956E0E" w:rsidRDefault="00CC51E9" w:rsidP="00E53537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956E0E">
              <w:rPr>
                <w:b/>
                <w:sz w:val="20"/>
              </w:rPr>
              <w:t>Р. 382</w:t>
            </w:r>
          </w:p>
        </w:tc>
      </w:tr>
      <w:tr w:rsidR="00CC51E9" w:rsidRPr="00B23DE5" w:rsidTr="00956E0E">
        <w:trPr>
          <w:cantSplit/>
          <w:trHeight w:val="77"/>
          <w:tblHeader/>
        </w:trPr>
        <w:tc>
          <w:tcPr>
            <w:tcW w:w="308" w:type="pct"/>
            <w:vAlign w:val="center"/>
          </w:tcPr>
          <w:p w:rsidR="00CC51E9" w:rsidRPr="00C6427A" w:rsidRDefault="00CC51E9" w:rsidP="00E53537">
            <w:pPr>
              <w:spacing w:after="0" w:line="240" w:lineRule="auto"/>
              <w:jc w:val="center"/>
              <w:rPr>
                <w:b/>
              </w:rPr>
            </w:pPr>
            <w:r w:rsidRPr="00C6427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619" w:type="pct"/>
            <w:vAlign w:val="center"/>
          </w:tcPr>
          <w:p w:rsidR="00CC51E9" w:rsidRPr="00C9017B" w:rsidRDefault="00CC51E9" w:rsidP="00956E0E">
            <w:pPr>
              <w:pStyle w:val="Heading2"/>
              <w:spacing w:before="0"/>
              <w:rPr>
                <w:rFonts w:ascii="Times New Roman" w:hAnsi="Times New Roman"/>
                <w:bCs w:val="0"/>
                <w:iCs/>
                <w:color w:val="auto"/>
                <w:sz w:val="22"/>
                <w:szCs w:val="22"/>
              </w:rPr>
            </w:pPr>
            <w:r w:rsidRPr="00C9017B">
              <w:rPr>
                <w:rFonts w:ascii="Times New Roman" w:hAnsi="Times New Roman"/>
                <w:bCs w:val="0"/>
                <w:iCs/>
                <w:color w:val="auto"/>
                <w:sz w:val="22"/>
                <w:szCs w:val="22"/>
              </w:rPr>
              <w:t>Памятник «Погибшим односельчанам в 1941-1945 гг.»</w:t>
            </w:r>
          </w:p>
        </w:tc>
        <w:tc>
          <w:tcPr>
            <w:tcW w:w="1403" w:type="pct"/>
            <w:vAlign w:val="center"/>
          </w:tcPr>
          <w:p w:rsidR="00CC51E9" w:rsidRPr="00956E0E" w:rsidRDefault="00CC51E9" w:rsidP="00E53537">
            <w:pPr>
              <w:spacing w:after="0" w:line="240" w:lineRule="auto"/>
              <w:jc w:val="center"/>
              <w:rPr>
                <w:b/>
              </w:rPr>
            </w:pPr>
            <w:r w:rsidRPr="00956E0E">
              <w:rPr>
                <w:b/>
                <w:sz w:val="22"/>
                <w:szCs w:val="22"/>
              </w:rPr>
              <w:t>с. Ольговка</w:t>
            </w:r>
          </w:p>
        </w:tc>
        <w:tc>
          <w:tcPr>
            <w:tcW w:w="670" w:type="pct"/>
            <w:vAlign w:val="center"/>
          </w:tcPr>
          <w:p w:rsidR="00CC51E9" w:rsidRPr="00956E0E" w:rsidRDefault="00CC51E9" w:rsidP="00E53537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956E0E">
              <w:rPr>
                <w:b/>
                <w:sz w:val="20"/>
              </w:rPr>
              <w:t>Р. 382</w:t>
            </w:r>
          </w:p>
        </w:tc>
      </w:tr>
    </w:tbl>
    <w:p w:rsidR="00CC51E9" w:rsidRDefault="00CC51E9" w:rsidP="00382984">
      <w:pPr>
        <w:pStyle w:val="1"/>
        <w:widowControl w:val="0"/>
        <w:suppressAutoHyphens/>
        <w:spacing w:after="0" w:line="360" w:lineRule="auto"/>
        <w:ind w:left="0" w:firstLine="851"/>
        <w:jc w:val="both"/>
      </w:pPr>
    </w:p>
    <w:p w:rsidR="00CC51E9" w:rsidRPr="003C7B63" w:rsidRDefault="00CC51E9" w:rsidP="00382984">
      <w:pPr>
        <w:pStyle w:val="1"/>
        <w:widowControl w:val="0"/>
        <w:suppressAutoHyphens/>
        <w:spacing w:after="0" w:line="360" w:lineRule="auto"/>
        <w:ind w:left="0" w:firstLine="851"/>
        <w:jc w:val="both"/>
        <w:rPr>
          <w:b/>
          <w:i/>
        </w:rPr>
      </w:pPr>
    </w:p>
    <w:p w:rsidR="00CC51E9" w:rsidRDefault="00CC51E9" w:rsidP="00F37403">
      <w:pPr>
        <w:pStyle w:val="Heading2"/>
        <w:keepNext w:val="0"/>
        <w:keepLines w:val="0"/>
        <w:widowControl w:val="0"/>
        <w:suppressAutoHyphens/>
        <w:spacing w:before="0"/>
        <w:ind w:left="720"/>
        <w:jc w:val="center"/>
        <w:rPr>
          <w:rFonts w:ascii="Times New Roman" w:hAnsi="Times New Roman"/>
          <w:i/>
          <w:color w:val="17365D"/>
          <w:sz w:val="30"/>
          <w:szCs w:val="30"/>
        </w:rPr>
      </w:pPr>
      <w:bookmarkStart w:id="53" w:name="_Toc305146126"/>
      <w:bookmarkStart w:id="54" w:name="_Toc306863900"/>
      <w:bookmarkStart w:id="55" w:name="_Toc336507792"/>
      <w:bookmarkEnd w:id="53"/>
      <w:bookmarkEnd w:id="54"/>
      <w:r w:rsidRPr="00311335">
        <w:rPr>
          <w:rFonts w:ascii="Times New Roman" w:hAnsi="Times New Roman"/>
          <w:i/>
          <w:color w:val="17365D"/>
          <w:sz w:val="30"/>
          <w:szCs w:val="30"/>
        </w:rPr>
        <w:t>2.11 Мероприятия по снижению основных факторов риска возникновения чрезвычайных ситуаций природного и техногенного характера</w:t>
      </w:r>
      <w:bookmarkEnd w:id="55"/>
    </w:p>
    <w:p w:rsidR="00CC51E9" w:rsidRPr="00F9432D" w:rsidRDefault="00CC51E9" w:rsidP="00F9432D"/>
    <w:p w:rsidR="00CC51E9" w:rsidRDefault="00CC51E9" w:rsidP="00382984">
      <w:pPr>
        <w:widowControl w:val="0"/>
        <w:spacing w:after="0" w:line="360" w:lineRule="auto"/>
        <w:ind w:firstLine="960"/>
        <w:jc w:val="both"/>
        <w:rPr>
          <w:lang w:eastAsia="ru-RU"/>
        </w:rPr>
      </w:pPr>
      <w:bookmarkStart w:id="56" w:name="_Toc251150551"/>
      <w:bookmarkStart w:id="57" w:name="_Toc268263751"/>
      <w:bookmarkEnd w:id="56"/>
      <w:bookmarkEnd w:id="57"/>
      <w:r>
        <w:rPr>
          <w:lang w:eastAsia="ru-RU"/>
        </w:rPr>
        <w:t>В целях снижения уровня  факторов риска возникновения чрезвычайных ситуаций природного и техногенного характера, минимизации их последствий генеральным планом предусмотрен комплекс мероприятий по:</w:t>
      </w:r>
    </w:p>
    <w:p w:rsidR="00CC51E9" w:rsidRDefault="00CC51E9" w:rsidP="00382984">
      <w:pPr>
        <w:widowControl w:val="0"/>
        <w:spacing w:after="0" w:line="360" w:lineRule="auto"/>
        <w:ind w:firstLine="960"/>
        <w:jc w:val="both"/>
        <w:rPr>
          <w:lang w:eastAsia="ru-RU"/>
        </w:rPr>
      </w:pPr>
      <w:r>
        <w:rPr>
          <w:lang w:eastAsia="ru-RU"/>
        </w:rPr>
        <w:t>- инженерной подготовке, защите  и благоустройству территории;</w:t>
      </w:r>
    </w:p>
    <w:p w:rsidR="00CC51E9" w:rsidRDefault="00CC51E9" w:rsidP="00382984">
      <w:pPr>
        <w:widowControl w:val="0"/>
        <w:spacing w:after="0" w:line="360" w:lineRule="auto"/>
        <w:ind w:firstLine="960"/>
        <w:jc w:val="both"/>
        <w:rPr>
          <w:lang w:eastAsia="ru-RU"/>
        </w:rPr>
      </w:pPr>
      <w:r>
        <w:rPr>
          <w:lang w:eastAsia="ru-RU"/>
        </w:rPr>
        <w:t>- реконструкции системы оповещения ГО и о чрезвычайных ситуациях;</w:t>
      </w:r>
    </w:p>
    <w:p w:rsidR="00CC51E9" w:rsidRDefault="00CC51E9" w:rsidP="00382984">
      <w:pPr>
        <w:widowControl w:val="0"/>
        <w:spacing w:after="0" w:line="360" w:lineRule="auto"/>
        <w:ind w:firstLine="960"/>
        <w:jc w:val="both"/>
        <w:rPr>
          <w:lang w:eastAsia="ru-RU"/>
        </w:rPr>
      </w:pPr>
      <w:r>
        <w:rPr>
          <w:lang w:eastAsia="ru-RU"/>
        </w:rPr>
        <w:t>- совершенствования системы защиты населения от поражающих факторов ЧС  в защитных сооружениях гражданской обороны;</w:t>
      </w:r>
    </w:p>
    <w:p w:rsidR="00CC51E9" w:rsidRDefault="00CC51E9" w:rsidP="00382984">
      <w:pPr>
        <w:widowControl w:val="0"/>
        <w:spacing w:after="0" w:line="360" w:lineRule="auto"/>
        <w:ind w:firstLine="960"/>
        <w:jc w:val="both"/>
        <w:rPr>
          <w:lang w:eastAsia="ru-RU"/>
        </w:rPr>
      </w:pPr>
      <w:r>
        <w:rPr>
          <w:lang w:eastAsia="ru-RU"/>
        </w:rPr>
        <w:t>- совершенствования системы наружного противопожарного водоснабжения территории муниципального образования.</w:t>
      </w:r>
    </w:p>
    <w:p w:rsidR="00CC51E9" w:rsidRPr="00083BDB" w:rsidRDefault="00CC51E9" w:rsidP="00382984">
      <w:pPr>
        <w:pStyle w:val="1"/>
        <w:widowControl w:val="0"/>
        <w:suppressAutoHyphens/>
        <w:spacing w:after="0" w:line="360" w:lineRule="auto"/>
        <w:ind w:left="851"/>
        <w:jc w:val="both"/>
      </w:pPr>
      <w:r w:rsidRPr="00083BDB">
        <w:t>К водозащитным мероприятиям относятся:</w:t>
      </w:r>
    </w:p>
    <w:p w:rsidR="00CC51E9" w:rsidRPr="004370FA" w:rsidRDefault="00CC51E9" w:rsidP="00382984">
      <w:pPr>
        <w:pStyle w:val="1"/>
        <w:widowControl w:val="0"/>
        <w:numPr>
          <w:ilvl w:val="0"/>
          <w:numId w:val="22"/>
        </w:numPr>
        <w:suppressAutoHyphens/>
        <w:spacing w:after="0" w:line="360" w:lineRule="auto"/>
        <w:ind w:left="0" w:firstLine="851"/>
        <w:jc w:val="both"/>
      </w:pPr>
      <w:r w:rsidRPr="004370FA">
        <w:t xml:space="preserve">тщательная вертикальная планировка земной поверхности и устройство </w:t>
      </w:r>
      <w:r w:rsidRPr="00A435DE">
        <w:t>надежной дождевой канализации с отводом вод за пределы застраиваемых участков;</w:t>
      </w:r>
    </w:p>
    <w:p w:rsidR="00CC51E9" w:rsidRPr="004370FA" w:rsidRDefault="00CC51E9" w:rsidP="00382984">
      <w:pPr>
        <w:pStyle w:val="1"/>
        <w:widowControl w:val="0"/>
        <w:numPr>
          <w:ilvl w:val="0"/>
          <w:numId w:val="22"/>
        </w:numPr>
        <w:suppressAutoHyphens/>
        <w:spacing w:after="0" w:line="360" w:lineRule="auto"/>
        <w:ind w:left="0" w:firstLine="851"/>
        <w:jc w:val="both"/>
      </w:pPr>
      <w:r w:rsidRPr="004370FA">
        <w:t>мероприятия по борьбе с утечками промышленных и хозяйственно-бытовых вод, в особенности агрессивных;</w:t>
      </w:r>
    </w:p>
    <w:p w:rsidR="00CC51E9" w:rsidRPr="004370FA" w:rsidRDefault="00CC51E9" w:rsidP="00382984">
      <w:pPr>
        <w:pStyle w:val="1"/>
        <w:widowControl w:val="0"/>
        <w:numPr>
          <w:ilvl w:val="0"/>
          <w:numId w:val="22"/>
        </w:numPr>
        <w:suppressAutoHyphens/>
        <w:spacing w:after="0" w:line="360" w:lineRule="auto"/>
        <w:ind w:left="0" w:firstLine="851"/>
        <w:jc w:val="both"/>
      </w:pPr>
      <w:r w:rsidRPr="004370FA">
        <w:t xml:space="preserve">недопущение скопления поверхностных вод в котлованах и на площадках в период </w:t>
      </w:r>
      <w:r>
        <w:t xml:space="preserve">строительства, строгий контроль </w:t>
      </w:r>
      <w:r w:rsidRPr="004370FA">
        <w:t>качеств</w:t>
      </w:r>
      <w:r>
        <w:t>а</w:t>
      </w:r>
      <w:r w:rsidRPr="004370FA">
        <w:t xml:space="preserve"> работ по гидроизоляции, </w:t>
      </w:r>
      <w:r w:rsidRPr="00A435DE">
        <w:t>укладке водонесущих коммуникаций и продуктопроводов, засыпке пазух котлованов.</w:t>
      </w:r>
    </w:p>
    <w:p w:rsidR="00CC51E9" w:rsidRPr="004370FA" w:rsidRDefault="00CC51E9" w:rsidP="00382984">
      <w:pPr>
        <w:widowControl w:val="0"/>
        <w:suppressAutoHyphens/>
        <w:spacing w:after="0" w:line="360" w:lineRule="auto"/>
        <w:ind w:firstLine="851"/>
        <w:jc w:val="both"/>
      </w:pPr>
      <w:r w:rsidRPr="004370FA">
        <w:t>Защита от подтопления должна включать в себя:</w:t>
      </w:r>
    </w:p>
    <w:p w:rsidR="00CC51E9" w:rsidRPr="004370FA" w:rsidRDefault="00CC51E9" w:rsidP="00382984">
      <w:pPr>
        <w:pStyle w:val="1"/>
        <w:widowControl w:val="0"/>
        <w:numPr>
          <w:ilvl w:val="0"/>
          <w:numId w:val="23"/>
        </w:numPr>
        <w:suppressAutoHyphens/>
        <w:spacing w:after="0" w:line="360" w:lineRule="auto"/>
        <w:ind w:left="0" w:firstLine="851"/>
        <w:jc w:val="both"/>
      </w:pPr>
      <w:r w:rsidRPr="004370FA">
        <w:t>локальную защиту зданий, сооружений, грунтов оснований и защиту застроенной территории в целом;</w:t>
      </w:r>
    </w:p>
    <w:p w:rsidR="00CC51E9" w:rsidRPr="004370FA" w:rsidRDefault="00CC51E9" w:rsidP="00382984">
      <w:pPr>
        <w:pStyle w:val="1"/>
        <w:widowControl w:val="0"/>
        <w:numPr>
          <w:ilvl w:val="0"/>
          <w:numId w:val="23"/>
        </w:numPr>
        <w:suppressAutoHyphens/>
        <w:spacing w:after="0" w:line="360" w:lineRule="auto"/>
        <w:ind w:left="0" w:firstLine="851"/>
        <w:jc w:val="both"/>
      </w:pPr>
      <w:r w:rsidRPr="004370FA">
        <w:t>водоотведение;</w:t>
      </w:r>
    </w:p>
    <w:p w:rsidR="00CC51E9" w:rsidRPr="004370FA" w:rsidRDefault="00CC51E9" w:rsidP="00382984">
      <w:pPr>
        <w:pStyle w:val="1"/>
        <w:widowControl w:val="0"/>
        <w:numPr>
          <w:ilvl w:val="0"/>
          <w:numId w:val="23"/>
        </w:numPr>
        <w:suppressAutoHyphens/>
        <w:spacing w:after="0" w:line="360" w:lineRule="auto"/>
        <w:ind w:left="0" w:firstLine="851"/>
        <w:jc w:val="both"/>
      </w:pPr>
      <w:r w:rsidRPr="004370FA">
        <w:t>утилизацию (при необходимости очистки) дренажных вод;</w:t>
      </w:r>
    </w:p>
    <w:p w:rsidR="00CC51E9" w:rsidRPr="004370FA" w:rsidRDefault="00CC51E9" w:rsidP="00382984">
      <w:pPr>
        <w:pStyle w:val="1"/>
        <w:widowControl w:val="0"/>
        <w:numPr>
          <w:ilvl w:val="0"/>
          <w:numId w:val="23"/>
        </w:numPr>
        <w:suppressAutoHyphens/>
        <w:spacing w:after="0" w:line="360" w:lineRule="auto"/>
        <w:ind w:left="0" w:firstLine="851"/>
        <w:jc w:val="both"/>
      </w:pPr>
      <w:r w:rsidRPr="004370FA">
        <w:t>систему мониторинга за режимом подземных и поверхностных вод, за расходами (утечками) и напорами в водонесущих коммуникациях, за деформациями оснований, зданий и сооружений, а также за работой сооружений инженерной защиты.</w:t>
      </w:r>
    </w:p>
    <w:p w:rsidR="00CC51E9" w:rsidRPr="004370FA" w:rsidRDefault="00CC51E9" w:rsidP="00C235E0">
      <w:pPr>
        <w:widowControl w:val="0"/>
        <w:suppressAutoHyphens/>
        <w:spacing w:after="0" w:line="240" w:lineRule="auto"/>
        <w:ind w:firstLine="851"/>
        <w:jc w:val="both"/>
      </w:pPr>
      <w:r>
        <w:t>М</w:t>
      </w:r>
      <w:r w:rsidRPr="004370FA">
        <w:t>ероприятия</w:t>
      </w:r>
      <w:r>
        <w:t xml:space="preserve"> по и</w:t>
      </w:r>
      <w:r w:rsidRPr="004370FA">
        <w:t>нженерн</w:t>
      </w:r>
      <w:r>
        <w:t>ой</w:t>
      </w:r>
      <w:r w:rsidRPr="004370FA">
        <w:t xml:space="preserve"> защит</w:t>
      </w:r>
      <w:r>
        <w:t>е</w:t>
      </w:r>
      <w:r w:rsidRPr="004370FA">
        <w:t xml:space="preserve"> от морозного (криогенного) пучения грунтов:</w:t>
      </w:r>
    </w:p>
    <w:p w:rsidR="00CC51E9" w:rsidRPr="004370FA" w:rsidRDefault="00CC51E9" w:rsidP="00C235E0">
      <w:pPr>
        <w:pStyle w:val="1"/>
        <w:widowControl w:val="0"/>
        <w:numPr>
          <w:ilvl w:val="0"/>
          <w:numId w:val="24"/>
        </w:numPr>
        <w:suppressAutoHyphens/>
        <w:spacing w:after="0" w:line="240" w:lineRule="auto"/>
        <w:ind w:left="0" w:firstLine="851"/>
        <w:jc w:val="both"/>
      </w:pPr>
      <w:r w:rsidRPr="004370FA">
        <w:t xml:space="preserve">инженерно-мелиоративные (тепломелиорация и гидромелиорация); </w:t>
      </w:r>
    </w:p>
    <w:p w:rsidR="00CC51E9" w:rsidRPr="004370FA" w:rsidRDefault="00CC51E9" w:rsidP="00C235E0">
      <w:pPr>
        <w:pStyle w:val="1"/>
        <w:widowControl w:val="0"/>
        <w:numPr>
          <w:ilvl w:val="0"/>
          <w:numId w:val="24"/>
        </w:numPr>
        <w:suppressAutoHyphens/>
        <w:spacing w:after="0" w:line="240" w:lineRule="auto"/>
        <w:ind w:left="0" w:firstLine="851"/>
        <w:jc w:val="both"/>
      </w:pPr>
      <w:r w:rsidRPr="004370FA">
        <w:t>конструктивные;</w:t>
      </w:r>
    </w:p>
    <w:p w:rsidR="00CC51E9" w:rsidRPr="004370FA" w:rsidRDefault="00CC51E9" w:rsidP="00C235E0">
      <w:pPr>
        <w:pStyle w:val="1"/>
        <w:widowControl w:val="0"/>
        <w:numPr>
          <w:ilvl w:val="0"/>
          <w:numId w:val="24"/>
        </w:numPr>
        <w:suppressAutoHyphens/>
        <w:spacing w:after="0" w:line="240" w:lineRule="auto"/>
        <w:ind w:left="0" w:firstLine="851"/>
        <w:jc w:val="both"/>
      </w:pPr>
      <w:r w:rsidRPr="004370FA">
        <w:t>физико-химические (засоление, гидрофобизация грунтов и др.);</w:t>
      </w:r>
    </w:p>
    <w:p w:rsidR="00CC51E9" w:rsidRDefault="00CC51E9" w:rsidP="00C235E0">
      <w:pPr>
        <w:pStyle w:val="1"/>
        <w:widowControl w:val="0"/>
        <w:numPr>
          <w:ilvl w:val="0"/>
          <w:numId w:val="24"/>
        </w:numPr>
        <w:suppressAutoHyphens/>
        <w:spacing w:after="0" w:line="240" w:lineRule="auto"/>
        <w:ind w:left="0" w:firstLine="851"/>
        <w:jc w:val="both"/>
      </w:pPr>
      <w:r w:rsidRPr="004370FA">
        <w:t>комбинированные.</w:t>
      </w:r>
    </w:p>
    <w:p w:rsidR="00CC51E9" w:rsidRDefault="00CC51E9" w:rsidP="003B3995">
      <w:pPr>
        <w:pStyle w:val="1"/>
        <w:widowControl w:val="0"/>
        <w:suppressAutoHyphens/>
        <w:spacing w:after="0" w:line="360" w:lineRule="auto"/>
        <w:ind w:left="851"/>
        <w:jc w:val="both"/>
      </w:pPr>
    </w:p>
    <w:p w:rsidR="00CC51E9" w:rsidRPr="005F45B8" w:rsidRDefault="00CC51E9" w:rsidP="00382984">
      <w:pPr>
        <w:widowControl w:val="0"/>
        <w:suppressAutoHyphens/>
        <w:spacing w:after="0" w:line="360" w:lineRule="auto"/>
        <w:ind w:firstLine="851"/>
        <w:jc w:val="both"/>
        <w:rPr>
          <w:b/>
          <w:i/>
          <w:sz w:val="28"/>
          <w:szCs w:val="28"/>
        </w:rPr>
      </w:pPr>
      <w:r w:rsidRPr="005F45B8">
        <w:rPr>
          <w:b/>
          <w:i/>
          <w:sz w:val="28"/>
          <w:szCs w:val="28"/>
        </w:rPr>
        <w:t>Генеральным планом на расчетный срок (до 203</w:t>
      </w:r>
      <w:r>
        <w:rPr>
          <w:b/>
          <w:i/>
          <w:sz w:val="28"/>
          <w:szCs w:val="28"/>
        </w:rPr>
        <w:t>9</w:t>
      </w:r>
      <w:r w:rsidRPr="005F45B8">
        <w:rPr>
          <w:b/>
          <w:i/>
          <w:sz w:val="28"/>
          <w:szCs w:val="28"/>
        </w:rPr>
        <w:t xml:space="preserve"> г.)   предлагается:</w:t>
      </w:r>
    </w:p>
    <w:p w:rsidR="00CC51E9" w:rsidRPr="004067CD" w:rsidRDefault="00CC51E9" w:rsidP="00382984">
      <w:pPr>
        <w:pStyle w:val="1"/>
        <w:widowControl w:val="0"/>
        <w:numPr>
          <w:ilvl w:val="0"/>
          <w:numId w:val="25"/>
        </w:numPr>
        <w:suppressAutoHyphens/>
        <w:spacing w:after="0" w:line="360" w:lineRule="auto"/>
        <w:ind w:firstLine="480"/>
        <w:jc w:val="both"/>
      </w:pPr>
      <w:r w:rsidRPr="004067CD">
        <w:t xml:space="preserve">организация поверхностного стока на всей территории </w:t>
      </w:r>
      <w:r>
        <w:rPr>
          <w:lang w:eastAsia="ru-RU"/>
        </w:rPr>
        <w:t>муниципального образования</w:t>
      </w:r>
      <w:r w:rsidRPr="004067CD">
        <w:t xml:space="preserve"> по н</w:t>
      </w:r>
      <w:r>
        <w:t xml:space="preserve">аправлению к пойменной части </w:t>
      </w:r>
      <w:r w:rsidRPr="00956E0E">
        <w:rPr>
          <w:b/>
        </w:rPr>
        <w:t>р. Крепна</w:t>
      </w:r>
      <w:r>
        <w:rPr>
          <w:color w:val="000000"/>
        </w:rPr>
        <w:t xml:space="preserve"> и мелких ручьев</w:t>
      </w:r>
      <w:r w:rsidRPr="004067CD">
        <w:t xml:space="preserve">; </w:t>
      </w:r>
    </w:p>
    <w:p w:rsidR="00CC51E9" w:rsidRPr="00C412EF" w:rsidRDefault="00CC51E9" w:rsidP="00382984">
      <w:pPr>
        <w:widowControl w:val="0"/>
        <w:numPr>
          <w:ilvl w:val="0"/>
          <w:numId w:val="25"/>
        </w:numPr>
        <w:shd w:val="clear" w:color="auto" w:fill="FFFFFF"/>
        <w:spacing w:after="0" w:line="360" w:lineRule="auto"/>
        <w:ind w:firstLine="480"/>
        <w:jc w:val="both"/>
        <w:rPr>
          <w:spacing w:val="-3"/>
        </w:rPr>
      </w:pPr>
      <w:r>
        <w:rPr>
          <w:spacing w:val="-3"/>
        </w:rPr>
        <w:t>проведение мероприятий по защите от</w:t>
      </w:r>
      <w:r>
        <w:t xml:space="preserve"> воздействия половодья 1% обеспеченности на</w:t>
      </w:r>
      <w:r w:rsidRPr="007824AC">
        <w:rPr>
          <w:color w:val="000000"/>
        </w:rPr>
        <w:t xml:space="preserve"> </w:t>
      </w:r>
      <w:r w:rsidRPr="00956E0E">
        <w:rPr>
          <w:b/>
        </w:rPr>
        <w:t>р. Крепна</w:t>
      </w:r>
      <w:r>
        <w:t xml:space="preserve"> </w:t>
      </w:r>
      <w:r>
        <w:rPr>
          <w:color w:val="000000"/>
        </w:rPr>
        <w:t>и мелких ручьев</w:t>
      </w:r>
      <w:r>
        <w:t>, поверхностных и грунтовых вод (регулировка русла,</w:t>
      </w:r>
      <w:r w:rsidRPr="00C549BA">
        <w:t xml:space="preserve"> </w:t>
      </w:r>
      <w:r>
        <w:t>дренажные и водосборные коллекторы, станции механической очистки)</w:t>
      </w:r>
      <w:r>
        <w:rPr>
          <w:spacing w:val="-3"/>
        </w:rPr>
        <w:t>;</w:t>
      </w:r>
    </w:p>
    <w:p w:rsidR="00CC51E9" w:rsidRDefault="00CC51E9" w:rsidP="00382984">
      <w:pPr>
        <w:widowControl w:val="0"/>
        <w:numPr>
          <w:ilvl w:val="0"/>
          <w:numId w:val="25"/>
        </w:numPr>
        <w:shd w:val="clear" w:color="auto" w:fill="FFFFFF"/>
        <w:spacing w:after="0" w:line="360" w:lineRule="auto"/>
        <w:ind w:firstLine="480"/>
        <w:jc w:val="both"/>
        <w:rPr>
          <w:spacing w:val="-3"/>
        </w:rPr>
      </w:pPr>
      <w:r w:rsidRPr="00C412EF">
        <w:t>проведение мероприятий по берегоукреплению</w:t>
      </w:r>
      <w:r>
        <w:t xml:space="preserve"> на участках берегов рек прилегающим к территориям населенных пунктов;</w:t>
      </w:r>
    </w:p>
    <w:p w:rsidR="00CC51E9" w:rsidRDefault="00CC51E9" w:rsidP="00382984">
      <w:pPr>
        <w:pStyle w:val="1"/>
        <w:widowControl w:val="0"/>
        <w:numPr>
          <w:ilvl w:val="0"/>
          <w:numId w:val="25"/>
        </w:numPr>
        <w:suppressAutoHyphens/>
        <w:spacing w:after="0" w:line="360" w:lineRule="auto"/>
        <w:ind w:left="0" w:firstLine="851"/>
        <w:jc w:val="both"/>
      </w:pPr>
      <w:r w:rsidRPr="00920EFA">
        <w:t>проектирование и строительство новых артезианских скважин, реконструкция (капитальный ремонт) магистрального водопровода для обеспечения водой жителей в соответствии с</w:t>
      </w:r>
      <w:r>
        <w:t xml:space="preserve"> нормами п.4.11 </w:t>
      </w:r>
      <w:r w:rsidRPr="00267B30">
        <w:rPr>
          <w:b/>
        </w:rPr>
        <w:t>СНиП 2.01.51-90</w:t>
      </w:r>
      <w:r w:rsidRPr="00267B30">
        <w:t>;</w:t>
      </w:r>
    </w:p>
    <w:p w:rsidR="00CC51E9" w:rsidRPr="00497F47" w:rsidRDefault="00CC51E9" w:rsidP="00382984">
      <w:pPr>
        <w:pStyle w:val="1"/>
        <w:widowControl w:val="0"/>
        <w:numPr>
          <w:ilvl w:val="0"/>
          <w:numId w:val="25"/>
        </w:numPr>
        <w:suppressAutoHyphens/>
        <w:spacing w:after="0" w:line="360" w:lineRule="auto"/>
        <w:ind w:left="0" w:firstLine="851"/>
        <w:jc w:val="both"/>
      </w:pPr>
      <w:r w:rsidRPr="00497F47">
        <w:t>реконструкци</w:t>
      </w:r>
      <w:r>
        <w:t>я</w:t>
      </w:r>
      <w:r w:rsidRPr="00497F47">
        <w:t xml:space="preserve"> сети электроснабжения </w:t>
      </w:r>
      <w:r>
        <w:t>с</w:t>
      </w:r>
      <w:r w:rsidRPr="00497F47">
        <w:t xml:space="preserve"> уч</w:t>
      </w:r>
      <w:r>
        <w:t>етом</w:t>
      </w:r>
      <w:r w:rsidRPr="00497F47">
        <w:t xml:space="preserve"> положения п.п.5.1, 5.</w:t>
      </w:r>
      <w:r>
        <w:t>3., 5.9, 5.10 СНиП 2.01.51-90;</w:t>
      </w:r>
    </w:p>
    <w:p w:rsidR="00CC51E9" w:rsidRDefault="00CC51E9" w:rsidP="00382984">
      <w:pPr>
        <w:pStyle w:val="1"/>
        <w:widowControl w:val="0"/>
        <w:numPr>
          <w:ilvl w:val="0"/>
          <w:numId w:val="25"/>
        </w:numPr>
        <w:suppressAutoHyphens/>
        <w:spacing w:after="0" w:line="360" w:lineRule="auto"/>
        <w:ind w:left="0" w:firstLine="851"/>
        <w:jc w:val="both"/>
      </w:pPr>
      <w:r>
        <w:t>п</w:t>
      </w:r>
      <w:r w:rsidRPr="00517AC5">
        <w:t xml:space="preserve">ри </w:t>
      </w:r>
      <w:r>
        <w:t xml:space="preserve">реконструкции и строительстве систем газоснабжения в процессе развития проектной застройки муниципального образования </w:t>
      </w:r>
      <w:r w:rsidRPr="00517AC5">
        <w:t>для снижения риска при воздействии поражающих фа</w:t>
      </w:r>
      <w:r>
        <w:t>кторов техногенных и военных ЧС</w:t>
      </w:r>
      <w:r w:rsidRPr="00517AC5">
        <w:t xml:space="preserve"> необходимо учит</w:t>
      </w:r>
      <w:r>
        <w:t xml:space="preserve">ывать положения </w:t>
      </w:r>
      <w:r w:rsidRPr="00267B30">
        <w:rPr>
          <w:b/>
        </w:rPr>
        <w:t>СНиП 2.01.51-90</w:t>
      </w:r>
      <w:r w:rsidRPr="00267B30">
        <w:t>;</w:t>
      </w:r>
    </w:p>
    <w:p w:rsidR="00CC51E9" w:rsidRDefault="00CC51E9" w:rsidP="00382984">
      <w:pPr>
        <w:pStyle w:val="1"/>
        <w:widowControl w:val="0"/>
        <w:numPr>
          <w:ilvl w:val="0"/>
          <w:numId w:val="25"/>
        </w:numPr>
        <w:suppressAutoHyphens/>
        <w:spacing w:after="0" w:line="360" w:lineRule="auto"/>
        <w:ind w:left="0" w:firstLine="851"/>
        <w:jc w:val="both"/>
      </w:pPr>
      <w:r>
        <w:t xml:space="preserve">проведение </w:t>
      </w:r>
      <w:r w:rsidRPr="00A25DB3">
        <w:t>капитального ремонта (реконструкции)</w:t>
      </w:r>
      <w:r>
        <w:t xml:space="preserve"> </w:t>
      </w:r>
      <w:r w:rsidRPr="00A25DB3">
        <w:t xml:space="preserve">теплоисточников и теплосетей с учетом положений пунктов </w:t>
      </w:r>
      <w:r w:rsidRPr="00267B30">
        <w:rPr>
          <w:b/>
        </w:rPr>
        <w:t>СП 42.13330.2011</w:t>
      </w:r>
      <w:r w:rsidRPr="00267B30">
        <w:t>;</w:t>
      </w:r>
    </w:p>
    <w:p w:rsidR="00CC51E9" w:rsidRPr="00A25DB3" w:rsidRDefault="00CC51E9" w:rsidP="00382984">
      <w:pPr>
        <w:pStyle w:val="1"/>
        <w:widowControl w:val="0"/>
        <w:numPr>
          <w:ilvl w:val="0"/>
          <w:numId w:val="25"/>
        </w:numPr>
        <w:suppressAutoHyphens/>
        <w:spacing w:after="0" w:line="360" w:lineRule="auto"/>
        <w:ind w:left="0" w:firstLine="851"/>
        <w:jc w:val="both"/>
      </w:pPr>
      <w:r>
        <w:t>проектирование и строительство защитных сооружений ГО для укрытия населения (противорадиационных укрытий)</w:t>
      </w:r>
      <w:r w:rsidRPr="004A3402">
        <w:rPr>
          <w:spacing w:val="-3"/>
        </w:rPr>
        <w:t xml:space="preserve"> </w:t>
      </w:r>
      <w:r>
        <w:rPr>
          <w:spacing w:val="-3"/>
        </w:rPr>
        <w:t xml:space="preserve">в том числе для пункта управления ГО Администрации муниципального образования с учётом </w:t>
      </w:r>
      <w:r w:rsidRPr="00735B81">
        <w:t>п.п.2.2, 2.4</w:t>
      </w:r>
      <w:r>
        <w:t xml:space="preserve">, 2.6, 2.7, 2.8 </w:t>
      </w:r>
      <w:r w:rsidRPr="00267B30">
        <w:rPr>
          <w:b/>
        </w:rPr>
        <w:t>СНиП 2.01.51-90</w:t>
      </w:r>
      <w:r w:rsidRPr="00E3356F">
        <w:t>;</w:t>
      </w:r>
    </w:p>
    <w:p w:rsidR="00CC51E9" w:rsidRDefault="00CC51E9" w:rsidP="00382984">
      <w:pPr>
        <w:widowControl w:val="0"/>
        <w:suppressAutoHyphens/>
        <w:spacing w:after="0" w:line="360" w:lineRule="auto"/>
        <w:ind w:firstLine="851"/>
        <w:jc w:val="both"/>
        <w:rPr>
          <w:lang w:eastAsia="ru-RU"/>
        </w:rPr>
      </w:pPr>
      <w:r>
        <w:t>Для размещения и обеспечения условий жизнедеятельности эвакуируемых на территории муниципального образования предусмотреть (спланировать) развертывание объектов по назначению: продукты питания, предметы первой необходимости, вода, жилье и коммунально-бытовые услуги в соответствии с Нормативными требованиями.</w:t>
      </w:r>
    </w:p>
    <w:p w:rsidR="00CC51E9" w:rsidRDefault="00CC51E9" w:rsidP="00C235E0">
      <w:pPr>
        <w:widowControl w:val="0"/>
        <w:suppressAutoHyphens/>
        <w:spacing w:after="0" w:line="360" w:lineRule="auto"/>
        <w:ind w:firstLine="851"/>
        <w:jc w:val="both"/>
        <w:rPr>
          <w:lang w:eastAsia="ru-RU"/>
        </w:rPr>
      </w:pPr>
      <w:r>
        <w:rPr>
          <w:lang w:eastAsia="ru-RU"/>
        </w:rPr>
        <w:t xml:space="preserve">Для укрытия эвакуированного и размещаемого на территории </w:t>
      </w:r>
      <w:r>
        <w:t xml:space="preserve">муниципального образования </w:t>
      </w:r>
      <w:r>
        <w:rPr>
          <w:lang w:eastAsia="ru-RU"/>
        </w:rPr>
        <w:t>населения потребуется строительство (приспособление под ЗС) специализированных помещений.</w:t>
      </w:r>
      <w:r w:rsidRPr="00392135">
        <w:rPr>
          <w:lang w:eastAsia="ru-RU"/>
        </w:rPr>
        <w:t xml:space="preserve"> </w:t>
      </w:r>
    </w:p>
    <w:p w:rsidR="00CC51E9" w:rsidRDefault="00CC51E9" w:rsidP="00C235E0">
      <w:pPr>
        <w:widowControl w:val="0"/>
        <w:suppressAutoHyphens/>
        <w:spacing w:after="0" w:line="360" w:lineRule="auto"/>
        <w:ind w:firstLine="851"/>
        <w:jc w:val="both"/>
        <w:rPr>
          <w:lang w:eastAsia="ru-RU"/>
        </w:rPr>
      </w:pPr>
    </w:p>
    <w:p w:rsidR="00CC51E9" w:rsidRPr="005F45B8" w:rsidRDefault="00CC51E9" w:rsidP="007824AC">
      <w:pPr>
        <w:widowControl w:val="0"/>
        <w:suppressAutoHyphens/>
        <w:spacing w:after="0" w:line="240" w:lineRule="auto"/>
        <w:ind w:firstLine="851"/>
        <w:jc w:val="center"/>
        <w:rPr>
          <w:b/>
          <w:i/>
          <w:sz w:val="28"/>
          <w:szCs w:val="28"/>
        </w:rPr>
      </w:pPr>
      <w:r w:rsidRPr="005F45B8">
        <w:rPr>
          <w:b/>
          <w:i/>
          <w:sz w:val="28"/>
          <w:szCs w:val="28"/>
        </w:rPr>
        <w:t>Генеральным планом на 1-ю очередь строительства (до 20</w:t>
      </w:r>
      <w:r>
        <w:rPr>
          <w:b/>
          <w:i/>
          <w:sz w:val="28"/>
          <w:szCs w:val="28"/>
        </w:rPr>
        <w:t>21</w:t>
      </w:r>
      <w:r w:rsidRPr="005F45B8">
        <w:rPr>
          <w:b/>
          <w:i/>
          <w:sz w:val="28"/>
          <w:szCs w:val="28"/>
        </w:rPr>
        <w:t>г.)    предусматривается:</w:t>
      </w:r>
    </w:p>
    <w:p w:rsidR="00CC51E9" w:rsidRPr="007824AC" w:rsidRDefault="00CC51E9" w:rsidP="007824AC">
      <w:pPr>
        <w:widowControl w:val="0"/>
        <w:suppressAutoHyphens/>
        <w:spacing w:after="0" w:line="240" w:lineRule="auto"/>
        <w:ind w:firstLine="851"/>
        <w:jc w:val="center"/>
        <w:rPr>
          <w:sz w:val="26"/>
          <w:szCs w:val="26"/>
          <w:lang w:eastAsia="ru-RU"/>
        </w:rPr>
      </w:pPr>
    </w:p>
    <w:p w:rsidR="00CC51E9" w:rsidRDefault="00CC51E9" w:rsidP="00382984">
      <w:pPr>
        <w:pStyle w:val="1"/>
        <w:widowControl w:val="0"/>
        <w:numPr>
          <w:ilvl w:val="0"/>
          <w:numId w:val="25"/>
        </w:numPr>
        <w:suppressAutoHyphens/>
        <w:spacing w:after="0" w:line="360" w:lineRule="auto"/>
        <w:ind w:left="0" w:firstLine="851"/>
        <w:jc w:val="both"/>
      </w:pPr>
      <w:r w:rsidRPr="00497F47">
        <w:rPr>
          <w:lang w:eastAsia="ru-RU"/>
        </w:rPr>
        <w:t xml:space="preserve">проектирование и строительство системы оповещения ГО на территории </w:t>
      </w:r>
      <w:r>
        <w:t xml:space="preserve">муниципального образования </w:t>
      </w:r>
      <w:r w:rsidRPr="00497F47">
        <w:rPr>
          <w:lang w:eastAsia="ru-RU"/>
        </w:rPr>
        <w:t>с включением в АСЦО области через ЕДДС района, в том числе с соблюдением требований п.п.6</w:t>
      </w:r>
      <w:r>
        <w:rPr>
          <w:lang w:eastAsia="ru-RU"/>
        </w:rPr>
        <w:t xml:space="preserve">.1, 6.10, 6.21 </w:t>
      </w:r>
      <w:r w:rsidRPr="00267B30">
        <w:rPr>
          <w:b/>
          <w:lang w:eastAsia="ru-RU"/>
        </w:rPr>
        <w:t>СНиП 2.01.51-90.</w:t>
      </w:r>
    </w:p>
    <w:p w:rsidR="00CC51E9" w:rsidRPr="00892934" w:rsidRDefault="00CC51E9" w:rsidP="00382984">
      <w:pPr>
        <w:pStyle w:val="a"/>
        <w:numPr>
          <w:ilvl w:val="0"/>
          <w:numId w:val="26"/>
        </w:numPr>
        <w:tabs>
          <w:tab w:val="clear" w:pos="1417"/>
          <w:tab w:val="num" w:pos="600"/>
        </w:tabs>
        <w:spacing w:line="360" w:lineRule="auto"/>
        <w:ind w:left="720" w:firstLine="21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совершен</w:t>
      </w:r>
      <w:r w:rsidRPr="00892934">
        <w:rPr>
          <w:rFonts w:ascii="Times New Roman" w:hAnsi="Times New Roman"/>
          <w:spacing w:val="-3"/>
          <w:sz w:val="24"/>
          <w:szCs w:val="24"/>
        </w:rPr>
        <w:t xml:space="preserve">ствование системы наружного противопожарного водоснабжения территории посёлка с учётом </w:t>
      </w:r>
      <w:r w:rsidRPr="00267B30">
        <w:rPr>
          <w:rFonts w:ascii="Times New Roman" w:hAnsi="Times New Roman"/>
          <w:b/>
          <w:sz w:val="24"/>
          <w:szCs w:val="24"/>
        </w:rPr>
        <w:t>статьи 68 "Технического регламента о требованиях пожарной безопасности",</w:t>
      </w:r>
      <w:r w:rsidRPr="00892934">
        <w:rPr>
          <w:rFonts w:ascii="Times New Roman" w:hAnsi="Times New Roman"/>
          <w:sz w:val="24"/>
          <w:szCs w:val="24"/>
        </w:rPr>
        <w:t xml:space="preserve"> утверждённого </w:t>
      </w:r>
      <w:r w:rsidRPr="00267B30">
        <w:rPr>
          <w:rFonts w:ascii="Times New Roman" w:hAnsi="Times New Roman"/>
          <w:b/>
          <w:sz w:val="24"/>
          <w:szCs w:val="24"/>
        </w:rPr>
        <w:t>Федеральным законом от 22 июля 2008 г. N 123-ФЗ</w:t>
      </w:r>
      <w:r w:rsidRPr="00892934">
        <w:rPr>
          <w:rFonts w:ascii="Times New Roman" w:hAnsi="Times New Roman"/>
          <w:sz w:val="24"/>
          <w:szCs w:val="24"/>
        </w:rPr>
        <w:t xml:space="preserve">., а также раздела 4 </w:t>
      </w:r>
      <w:r w:rsidRPr="00267B30">
        <w:rPr>
          <w:rFonts w:ascii="Times New Roman" w:hAnsi="Times New Roman"/>
          <w:b/>
          <w:sz w:val="24"/>
          <w:szCs w:val="24"/>
        </w:rPr>
        <w:t>СП 8.13130.2009</w:t>
      </w:r>
      <w:r w:rsidRPr="00892934">
        <w:rPr>
          <w:rFonts w:ascii="Times New Roman" w:hAnsi="Times New Roman"/>
          <w:sz w:val="24"/>
          <w:szCs w:val="24"/>
        </w:rPr>
        <w:t xml:space="preserve"> «Источники наружного противопожарного водоснабжения».</w:t>
      </w:r>
    </w:p>
    <w:sectPr w:rsidR="00CC51E9" w:rsidRPr="00892934" w:rsidSect="0037289C">
      <w:pgSz w:w="11906" w:h="16838"/>
      <w:pgMar w:top="1134" w:right="850" w:bottom="1134" w:left="1701" w:header="567" w:footer="340" w:gutter="0"/>
      <w:pgBorders w:offsetFrom="page">
        <w:top w:val="single" w:sz="6" w:space="15" w:color="auto"/>
        <w:left w:val="single" w:sz="6" w:space="31" w:color="auto"/>
        <w:bottom w:val="single" w:sz="6" w:space="15" w:color="auto"/>
        <w:right w:val="single" w:sz="6" w:space="15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1E9" w:rsidRDefault="00CC51E9" w:rsidP="00FB5612">
      <w:pPr>
        <w:spacing w:after="0" w:line="240" w:lineRule="auto"/>
      </w:pPr>
      <w:r>
        <w:separator/>
      </w:r>
    </w:p>
  </w:endnote>
  <w:endnote w:type="continuationSeparator" w:id="0">
    <w:p w:rsidR="00CC51E9" w:rsidRDefault="00CC51E9" w:rsidP="00FB5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1E9" w:rsidRDefault="00CC51E9">
    <w:pPr>
      <w:pStyle w:val="Footer"/>
      <w:jc w:val="right"/>
    </w:pPr>
    <w:fldSimple w:instr=" PAGE   \* MERGEFORMAT ">
      <w:r>
        <w:rPr>
          <w:noProof/>
        </w:rPr>
        <w:t>2</w:t>
      </w:r>
    </w:fldSimple>
  </w:p>
  <w:p w:rsidR="00CC51E9" w:rsidRDefault="00CC51E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1E9" w:rsidRDefault="00CC51E9">
    <w:pPr>
      <w:pStyle w:val="Footer"/>
      <w:jc w:val="center"/>
    </w:pPr>
    <w:fldSimple w:instr=" PAGE   \* MERGEFORMAT ">
      <w:r>
        <w:rPr>
          <w:noProof/>
        </w:rPr>
        <w:t>38</w:t>
      </w:r>
    </w:fldSimple>
  </w:p>
  <w:p w:rsidR="00CC51E9" w:rsidRDefault="00CC51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1E9" w:rsidRDefault="00CC51E9" w:rsidP="00FB5612">
      <w:pPr>
        <w:spacing w:after="0" w:line="240" w:lineRule="auto"/>
      </w:pPr>
      <w:r>
        <w:separator/>
      </w:r>
    </w:p>
  </w:footnote>
  <w:footnote w:type="continuationSeparator" w:id="0">
    <w:p w:rsidR="00CC51E9" w:rsidRDefault="00CC51E9" w:rsidP="00FB56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1E9" w:rsidRDefault="00CC51E9" w:rsidP="00E53537">
    <w:pPr>
      <w:pStyle w:val="Head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C51E9" w:rsidRDefault="00CC51E9" w:rsidP="00E53537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1E9" w:rsidRDefault="00CC51E9" w:rsidP="00E53537">
    <w:pPr>
      <w:pStyle w:val="Header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1E9" w:rsidRDefault="00CC51E9" w:rsidP="00E53537">
    <w:pPr>
      <w:pStyle w:val="Head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C51E9" w:rsidRDefault="00CC51E9" w:rsidP="00E53537">
    <w:pPr>
      <w:pStyle w:val="Header"/>
      <w:ind w:right="36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1E9" w:rsidRPr="00443872" w:rsidRDefault="00CC51E9" w:rsidP="00E41376">
    <w:pPr>
      <w:pStyle w:val="Header"/>
      <w:pBdr>
        <w:bottom w:val="thickThinSmallGap" w:sz="24" w:space="1" w:color="622423"/>
      </w:pBdr>
      <w:jc w:val="center"/>
      <w:rPr>
        <w:rFonts w:ascii="Cambria" w:hAnsi="Cambria"/>
        <w:sz w:val="18"/>
        <w:szCs w:val="18"/>
      </w:rPr>
    </w:pPr>
    <w:r>
      <w:rPr>
        <w:rFonts w:ascii="Cambria" w:hAnsi="Cambria"/>
        <w:sz w:val="18"/>
        <w:szCs w:val="18"/>
      </w:rPr>
      <w:t>ГЕНЕРАЛЬНЫЙ ПЛАН ОЛЬГОВСКОГО СЕЛЬСОВЕТА, КОРЕНЕВСКОГО РАЙОНА, КУРСКОЙ ОБЛАСТИ</w:t>
    </w:r>
  </w:p>
  <w:p w:rsidR="00CC51E9" w:rsidRPr="00443872" w:rsidRDefault="00CC51E9" w:rsidP="00E41376">
    <w:pPr>
      <w:pStyle w:val="Header"/>
      <w:pBdr>
        <w:bottom w:val="thickThinSmallGap" w:sz="24" w:space="1" w:color="622423"/>
      </w:pBdr>
      <w:jc w:val="center"/>
      <w:rPr>
        <w:rFonts w:ascii="Cambria" w:hAnsi="Cambria"/>
        <w:sz w:val="18"/>
        <w:szCs w:val="18"/>
      </w:rPr>
    </w:pPr>
    <w:r w:rsidRPr="00443872">
      <w:rPr>
        <w:rFonts w:ascii="Cambria" w:hAnsi="Cambria"/>
        <w:sz w:val="18"/>
        <w:szCs w:val="18"/>
      </w:rPr>
      <w:t>ПОЛОЖЕНИЯ О ТЕРРИТОРИАЛЬНОМ ПЛАНИРОВАНИИ</w:t>
    </w:r>
  </w:p>
  <w:p w:rsidR="00CC51E9" w:rsidRDefault="00CC51E9" w:rsidP="00E53537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27ABA"/>
    <w:multiLevelType w:val="multilevel"/>
    <w:tmpl w:val="4AD2BF12"/>
    <w:lvl w:ilvl="0">
      <w:start w:val="1"/>
      <w:numFmt w:val="none"/>
      <w:lvlText w:val="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>
    <w:nsid w:val="092E699B"/>
    <w:multiLevelType w:val="multilevel"/>
    <w:tmpl w:val="62D87EF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>
    <w:nsid w:val="10997050"/>
    <w:multiLevelType w:val="multilevel"/>
    <w:tmpl w:val="F9BAF49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>
    <w:nsid w:val="176F3DA0"/>
    <w:multiLevelType w:val="multilevel"/>
    <w:tmpl w:val="4AD2BF12"/>
    <w:lvl w:ilvl="0">
      <w:start w:val="1"/>
      <w:numFmt w:val="none"/>
      <w:lvlText w:val="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>
    <w:nsid w:val="1BE95E51"/>
    <w:multiLevelType w:val="hybridMultilevel"/>
    <w:tmpl w:val="2632C9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8D520D6E">
      <w:start w:val="1"/>
      <w:numFmt w:val="bullet"/>
      <w:lvlText w:val="−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24D13BD"/>
    <w:multiLevelType w:val="hybridMultilevel"/>
    <w:tmpl w:val="00B68B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2C097E8D"/>
    <w:multiLevelType w:val="multilevel"/>
    <w:tmpl w:val="9064DB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>
    <w:nsid w:val="2DD453A9"/>
    <w:multiLevelType w:val="hybridMultilevel"/>
    <w:tmpl w:val="98AA302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31AD79FF"/>
    <w:multiLevelType w:val="multilevel"/>
    <w:tmpl w:val="DC70623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>
    <w:nsid w:val="32B87E03"/>
    <w:multiLevelType w:val="multilevel"/>
    <w:tmpl w:val="1BC46F0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"/>
      <w:lvlJc w:val="left"/>
      <w:pPr>
        <w:ind w:left="491" w:hanging="491"/>
      </w:pPr>
      <w:rPr>
        <w:rFonts w:cs="Times New Roman" w:hint="default"/>
      </w:rPr>
    </w:lvl>
    <w:lvl w:ilvl="2">
      <w:start w:val="1"/>
      <w:numFmt w:val="decimal"/>
      <w:suff w:val="space"/>
      <w:lvlText w:val="%2.%3 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suff w:val="space"/>
      <w:lvlText w:val="%2.%3.%4"/>
      <w:lvlJc w:val="left"/>
      <w:pPr>
        <w:ind w:left="1728" w:hanging="651"/>
      </w:pPr>
      <w:rPr>
        <w:rFonts w:cs="Times New Roman" w:hint="default"/>
      </w:rPr>
    </w:lvl>
    <w:lvl w:ilvl="4">
      <w:start w:val="1"/>
      <w:numFmt w:val="decimal"/>
      <w:lvlText w:val="%2.%3.%4.%5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0">
    <w:nsid w:val="334526A4"/>
    <w:multiLevelType w:val="hybridMultilevel"/>
    <w:tmpl w:val="41CA76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C9618C1"/>
    <w:multiLevelType w:val="multilevel"/>
    <w:tmpl w:val="C026013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2">
    <w:nsid w:val="436A08F9"/>
    <w:multiLevelType w:val="multilevel"/>
    <w:tmpl w:val="D700B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>
    <w:nsid w:val="4550637D"/>
    <w:multiLevelType w:val="hybridMultilevel"/>
    <w:tmpl w:val="F4CE445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480650C4"/>
    <w:multiLevelType w:val="hybridMultilevel"/>
    <w:tmpl w:val="5FB8ABA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48AE7449"/>
    <w:multiLevelType w:val="hybridMultilevel"/>
    <w:tmpl w:val="D326156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4C5D4291"/>
    <w:multiLevelType w:val="hybridMultilevel"/>
    <w:tmpl w:val="ED405B1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502572BB"/>
    <w:multiLevelType w:val="multilevel"/>
    <w:tmpl w:val="74A2F05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8">
    <w:nsid w:val="62743B97"/>
    <w:multiLevelType w:val="hybridMultilevel"/>
    <w:tmpl w:val="BD6424F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66E647DE"/>
    <w:multiLevelType w:val="multilevel"/>
    <w:tmpl w:val="B1D6E5B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0">
    <w:nsid w:val="69B06579"/>
    <w:multiLevelType w:val="hybridMultilevel"/>
    <w:tmpl w:val="4476D55E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72242353"/>
    <w:multiLevelType w:val="hybridMultilevel"/>
    <w:tmpl w:val="BFBC1146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75687306"/>
    <w:multiLevelType w:val="hybridMultilevel"/>
    <w:tmpl w:val="DECA9B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6FC6057"/>
    <w:multiLevelType w:val="hybridMultilevel"/>
    <w:tmpl w:val="609CA05E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4">
    <w:nsid w:val="78B2243D"/>
    <w:multiLevelType w:val="multilevel"/>
    <w:tmpl w:val="EC54F2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5">
    <w:nsid w:val="79A9147E"/>
    <w:multiLevelType w:val="hybridMultilevel"/>
    <w:tmpl w:val="D7A4546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0"/>
  </w:num>
  <w:num w:numId="4">
    <w:abstractNumId w:val="9"/>
  </w:num>
  <w:num w:numId="5">
    <w:abstractNumId w:val="5"/>
  </w:num>
  <w:num w:numId="6">
    <w:abstractNumId w:val="10"/>
  </w:num>
  <w:num w:numId="7">
    <w:abstractNumId w:val="20"/>
  </w:num>
  <w:num w:numId="8">
    <w:abstractNumId w:val="7"/>
  </w:num>
  <w:num w:numId="9">
    <w:abstractNumId w:val="14"/>
  </w:num>
  <w:num w:numId="10">
    <w:abstractNumId w:val="3"/>
  </w:num>
  <w:num w:numId="11">
    <w:abstractNumId w:val="16"/>
  </w:num>
  <w:num w:numId="12">
    <w:abstractNumId w:val="25"/>
  </w:num>
  <w:num w:numId="13">
    <w:abstractNumId w:val="15"/>
  </w:num>
  <w:num w:numId="14">
    <w:abstractNumId w:val="13"/>
  </w:num>
  <w:num w:numId="15">
    <w:abstractNumId w:val="1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6"/>
  </w:num>
  <w:num w:numId="21">
    <w:abstractNumId w:val="18"/>
  </w:num>
  <w:num w:numId="22">
    <w:abstractNumId w:val="21"/>
  </w:num>
  <w:num w:numId="23">
    <w:abstractNumId w:val="12"/>
  </w:num>
  <w:num w:numId="24">
    <w:abstractNumId w:val="2"/>
  </w:num>
  <w:num w:numId="25">
    <w:abstractNumId w:val="24"/>
  </w:num>
  <w:num w:numId="2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12B1"/>
    <w:rsid w:val="00004358"/>
    <w:rsid w:val="00005757"/>
    <w:rsid w:val="00005FA6"/>
    <w:rsid w:val="00006FF0"/>
    <w:rsid w:val="000071F7"/>
    <w:rsid w:val="000168CC"/>
    <w:rsid w:val="00020363"/>
    <w:rsid w:val="000275B2"/>
    <w:rsid w:val="000301E6"/>
    <w:rsid w:val="00034991"/>
    <w:rsid w:val="00034E54"/>
    <w:rsid w:val="00037C6F"/>
    <w:rsid w:val="00042CBB"/>
    <w:rsid w:val="00044543"/>
    <w:rsid w:val="00051286"/>
    <w:rsid w:val="00056C59"/>
    <w:rsid w:val="00060E86"/>
    <w:rsid w:val="00061573"/>
    <w:rsid w:val="000663BC"/>
    <w:rsid w:val="00070747"/>
    <w:rsid w:val="000725A6"/>
    <w:rsid w:val="00074A59"/>
    <w:rsid w:val="00080A1F"/>
    <w:rsid w:val="000812BE"/>
    <w:rsid w:val="00081B67"/>
    <w:rsid w:val="0008211F"/>
    <w:rsid w:val="00083BDB"/>
    <w:rsid w:val="000844DA"/>
    <w:rsid w:val="00085F75"/>
    <w:rsid w:val="00091727"/>
    <w:rsid w:val="00091813"/>
    <w:rsid w:val="00093D3C"/>
    <w:rsid w:val="00094F17"/>
    <w:rsid w:val="000A1AA1"/>
    <w:rsid w:val="000B62F1"/>
    <w:rsid w:val="000B63B3"/>
    <w:rsid w:val="000C1657"/>
    <w:rsid w:val="000C2742"/>
    <w:rsid w:val="000C27E0"/>
    <w:rsid w:val="000D09F2"/>
    <w:rsid w:val="000D28B2"/>
    <w:rsid w:val="000D6078"/>
    <w:rsid w:val="000E0887"/>
    <w:rsid w:val="000E1AFB"/>
    <w:rsid w:val="000E2407"/>
    <w:rsid w:val="000E4D0C"/>
    <w:rsid w:val="000E669D"/>
    <w:rsid w:val="000F72DD"/>
    <w:rsid w:val="00100255"/>
    <w:rsid w:val="001010A8"/>
    <w:rsid w:val="0010174D"/>
    <w:rsid w:val="00103540"/>
    <w:rsid w:val="00104AF3"/>
    <w:rsid w:val="00106A97"/>
    <w:rsid w:val="001150E0"/>
    <w:rsid w:val="00116471"/>
    <w:rsid w:val="001179C8"/>
    <w:rsid w:val="001239B7"/>
    <w:rsid w:val="001246F9"/>
    <w:rsid w:val="001258C8"/>
    <w:rsid w:val="00127A7E"/>
    <w:rsid w:val="0013163C"/>
    <w:rsid w:val="001356FD"/>
    <w:rsid w:val="00135798"/>
    <w:rsid w:val="0014093B"/>
    <w:rsid w:val="001429AB"/>
    <w:rsid w:val="00144494"/>
    <w:rsid w:val="001508BD"/>
    <w:rsid w:val="00151506"/>
    <w:rsid w:val="00154589"/>
    <w:rsid w:val="00156F83"/>
    <w:rsid w:val="00160B94"/>
    <w:rsid w:val="001751C1"/>
    <w:rsid w:val="00180166"/>
    <w:rsid w:val="00181EED"/>
    <w:rsid w:val="00183F93"/>
    <w:rsid w:val="00185B62"/>
    <w:rsid w:val="00197DC5"/>
    <w:rsid w:val="001A279E"/>
    <w:rsid w:val="001A28E8"/>
    <w:rsid w:val="001A319F"/>
    <w:rsid w:val="001A3368"/>
    <w:rsid w:val="001A39C9"/>
    <w:rsid w:val="001B3652"/>
    <w:rsid w:val="001B4A17"/>
    <w:rsid w:val="001B4E19"/>
    <w:rsid w:val="001B6771"/>
    <w:rsid w:val="001B6895"/>
    <w:rsid w:val="001C0A77"/>
    <w:rsid w:val="001C137A"/>
    <w:rsid w:val="001C26CB"/>
    <w:rsid w:val="001C2919"/>
    <w:rsid w:val="001D650C"/>
    <w:rsid w:val="001D720C"/>
    <w:rsid w:val="001E0235"/>
    <w:rsid w:val="001E3CFC"/>
    <w:rsid w:val="00201461"/>
    <w:rsid w:val="00203DB7"/>
    <w:rsid w:val="00210A32"/>
    <w:rsid w:val="002150DD"/>
    <w:rsid w:val="002175B7"/>
    <w:rsid w:val="00223812"/>
    <w:rsid w:val="002250E2"/>
    <w:rsid w:val="002373EE"/>
    <w:rsid w:val="00241DF5"/>
    <w:rsid w:val="00242C6E"/>
    <w:rsid w:val="0025196A"/>
    <w:rsid w:val="00251F45"/>
    <w:rsid w:val="00263D7F"/>
    <w:rsid w:val="0026573D"/>
    <w:rsid w:val="00267B30"/>
    <w:rsid w:val="00271755"/>
    <w:rsid w:val="002736F4"/>
    <w:rsid w:val="00275B8D"/>
    <w:rsid w:val="0027668B"/>
    <w:rsid w:val="00283FA1"/>
    <w:rsid w:val="00284A33"/>
    <w:rsid w:val="00287DE4"/>
    <w:rsid w:val="002939CC"/>
    <w:rsid w:val="00295752"/>
    <w:rsid w:val="00295875"/>
    <w:rsid w:val="00296941"/>
    <w:rsid w:val="002A2C77"/>
    <w:rsid w:val="002A30D3"/>
    <w:rsid w:val="002A4B01"/>
    <w:rsid w:val="002A5997"/>
    <w:rsid w:val="002B235D"/>
    <w:rsid w:val="002B34F3"/>
    <w:rsid w:val="002B49DA"/>
    <w:rsid w:val="002B5E93"/>
    <w:rsid w:val="002B6D26"/>
    <w:rsid w:val="002C0EB1"/>
    <w:rsid w:val="002C14F5"/>
    <w:rsid w:val="002C4B16"/>
    <w:rsid w:val="002C5C79"/>
    <w:rsid w:val="002D225A"/>
    <w:rsid w:val="002D6504"/>
    <w:rsid w:val="002D68E4"/>
    <w:rsid w:val="002E06DD"/>
    <w:rsid w:val="002E0CB0"/>
    <w:rsid w:val="002E561C"/>
    <w:rsid w:val="002E73A4"/>
    <w:rsid w:val="002F088A"/>
    <w:rsid w:val="002F0E1B"/>
    <w:rsid w:val="003003F9"/>
    <w:rsid w:val="00301E2E"/>
    <w:rsid w:val="00302E76"/>
    <w:rsid w:val="00303983"/>
    <w:rsid w:val="00311335"/>
    <w:rsid w:val="00312CF8"/>
    <w:rsid w:val="00313F62"/>
    <w:rsid w:val="00314718"/>
    <w:rsid w:val="00315791"/>
    <w:rsid w:val="00320B11"/>
    <w:rsid w:val="00325AA0"/>
    <w:rsid w:val="003266A9"/>
    <w:rsid w:val="00327EE3"/>
    <w:rsid w:val="00330C5B"/>
    <w:rsid w:val="00331B15"/>
    <w:rsid w:val="003325FD"/>
    <w:rsid w:val="00334076"/>
    <w:rsid w:val="00336396"/>
    <w:rsid w:val="00341088"/>
    <w:rsid w:val="00341977"/>
    <w:rsid w:val="003443AB"/>
    <w:rsid w:val="003471AB"/>
    <w:rsid w:val="0035126A"/>
    <w:rsid w:val="0035249D"/>
    <w:rsid w:val="00353533"/>
    <w:rsid w:val="00353987"/>
    <w:rsid w:val="0035699E"/>
    <w:rsid w:val="003616EA"/>
    <w:rsid w:val="00361B94"/>
    <w:rsid w:val="003640F5"/>
    <w:rsid w:val="00364701"/>
    <w:rsid w:val="003647CD"/>
    <w:rsid w:val="00367DA1"/>
    <w:rsid w:val="003717D0"/>
    <w:rsid w:val="00372738"/>
    <w:rsid w:val="0037289C"/>
    <w:rsid w:val="0037356F"/>
    <w:rsid w:val="0037459C"/>
    <w:rsid w:val="00375CF2"/>
    <w:rsid w:val="00376EE9"/>
    <w:rsid w:val="00377E27"/>
    <w:rsid w:val="00382984"/>
    <w:rsid w:val="00383F6A"/>
    <w:rsid w:val="00385F25"/>
    <w:rsid w:val="00387176"/>
    <w:rsid w:val="00387F92"/>
    <w:rsid w:val="00391CAB"/>
    <w:rsid w:val="00392135"/>
    <w:rsid w:val="00395803"/>
    <w:rsid w:val="0039694E"/>
    <w:rsid w:val="003A57A7"/>
    <w:rsid w:val="003B3995"/>
    <w:rsid w:val="003B6A69"/>
    <w:rsid w:val="003C085F"/>
    <w:rsid w:val="003C1666"/>
    <w:rsid w:val="003C2F7B"/>
    <w:rsid w:val="003C7B63"/>
    <w:rsid w:val="003D0CE5"/>
    <w:rsid w:val="003D1237"/>
    <w:rsid w:val="003D1F00"/>
    <w:rsid w:val="003D238D"/>
    <w:rsid w:val="003D51D9"/>
    <w:rsid w:val="003D6CC6"/>
    <w:rsid w:val="003D6D7A"/>
    <w:rsid w:val="003E089D"/>
    <w:rsid w:val="003E5AC9"/>
    <w:rsid w:val="003E63AA"/>
    <w:rsid w:val="003F097B"/>
    <w:rsid w:val="003F0992"/>
    <w:rsid w:val="003F2F3C"/>
    <w:rsid w:val="003F4687"/>
    <w:rsid w:val="003F7C86"/>
    <w:rsid w:val="00405920"/>
    <w:rsid w:val="004067CD"/>
    <w:rsid w:val="00412E78"/>
    <w:rsid w:val="004130BC"/>
    <w:rsid w:val="00413D08"/>
    <w:rsid w:val="00417324"/>
    <w:rsid w:val="0042014F"/>
    <w:rsid w:val="00422286"/>
    <w:rsid w:val="0042394E"/>
    <w:rsid w:val="004247E2"/>
    <w:rsid w:val="00425FD1"/>
    <w:rsid w:val="0042763B"/>
    <w:rsid w:val="00435DF7"/>
    <w:rsid w:val="00436833"/>
    <w:rsid w:val="004370FA"/>
    <w:rsid w:val="00437C4F"/>
    <w:rsid w:val="00437E85"/>
    <w:rsid w:val="0044077D"/>
    <w:rsid w:val="00443872"/>
    <w:rsid w:val="0044436C"/>
    <w:rsid w:val="00445ADC"/>
    <w:rsid w:val="00446634"/>
    <w:rsid w:val="00452372"/>
    <w:rsid w:val="0045449F"/>
    <w:rsid w:val="004645FE"/>
    <w:rsid w:val="00466D54"/>
    <w:rsid w:val="0047097E"/>
    <w:rsid w:val="0047106D"/>
    <w:rsid w:val="0047196B"/>
    <w:rsid w:val="00473925"/>
    <w:rsid w:val="00473B85"/>
    <w:rsid w:val="00474128"/>
    <w:rsid w:val="0047498C"/>
    <w:rsid w:val="00477F4D"/>
    <w:rsid w:val="00486015"/>
    <w:rsid w:val="0049079B"/>
    <w:rsid w:val="004918E2"/>
    <w:rsid w:val="0049217A"/>
    <w:rsid w:val="0049257C"/>
    <w:rsid w:val="00495ED1"/>
    <w:rsid w:val="00497F47"/>
    <w:rsid w:val="004A064F"/>
    <w:rsid w:val="004A07CB"/>
    <w:rsid w:val="004A14F5"/>
    <w:rsid w:val="004A242B"/>
    <w:rsid w:val="004A3402"/>
    <w:rsid w:val="004A5971"/>
    <w:rsid w:val="004A603B"/>
    <w:rsid w:val="004B1FD2"/>
    <w:rsid w:val="004B5CCC"/>
    <w:rsid w:val="004C440F"/>
    <w:rsid w:val="004C6C33"/>
    <w:rsid w:val="004C76BB"/>
    <w:rsid w:val="004D0551"/>
    <w:rsid w:val="004D3225"/>
    <w:rsid w:val="004E6301"/>
    <w:rsid w:val="004E7C65"/>
    <w:rsid w:val="004F5984"/>
    <w:rsid w:val="00501793"/>
    <w:rsid w:val="0050224F"/>
    <w:rsid w:val="00503EA0"/>
    <w:rsid w:val="005057C0"/>
    <w:rsid w:val="0051408D"/>
    <w:rsid w:val="00515BBE"/>
    <w:rsid w:val="00517AC5"/>
    <w:rsid w:val="00522C41"/>
    <w:rsid w:val="00524A3E"/>
    <w:rsid w:val="00524BC2"/>
    <w:rsid w:val="00533AAC"/>
    <w:rsid w:val="00535A11"/>
    <w:rsid w:val="005378A5"/>
    <w:rsid w:val="00537D9D"/>
    <w:rsid w:val="00543C7B"/>
    <w:rsid w:val="00546161"/>
    <w:rsid w:val="00547B5A"/>
    <w:rsid w:val="00551759"/>
    <w:rsid w:val="00555653"/>
    <w:rsid w:val="00555B64"/>
    <w:rsid w:val="005601A3"/>
    <w:rsid w:val="005641FB"/>
    <w:rsid w:val="00565108"/>
    <w:rsid w:val="00565763"/>
    <w:rsid w:val="00567087"/>
    <w:rsid w:val="00572D4A"/>
    <w:rsid w:val="00575E02"/>
    <w:rsid w:val="0057658F"/>
    <w:rsid w:val="005769B3"/>
    <w:rsid w:val="00577E72"/>
    <w:rsid w:val="00581C64"/>
    <w:rsid w:val="00582A43"/>
    <w:rsid w:val="00591FE7"/>
    <w:rsid w:val="0059230B"/>
    <w:rsid w:val="00592ECF"/>
    <w:rsid w:val="00595869"/>
    <w:rsid w:val="00597AD5"/>
    <w:rsid w:val="005A01D2"/>
    <w:rsid w:val="005A2E72"/>
    <w:rsid w:val="005A3778"/>
    <w:rsid w:val="005A53FC"/>
    <w:rsid w:val="005A69F3"/>
    <w:rsid w:val="005A6F8D"/>
    <w:rsid w:val="005A7149"/>
    <w:rsid w:val="005B1038"/>
    <w:rsid w:val="005B1138"/>
    <w:rsid w:val="005B53D4"/>
    <w:rsid w:val="005B5415"/>
    <w:rsid w:val="005B6F7E"/>
    <w:rsid w:val="005C003F"/>
    <w:rsid w:val="005C06F9"/>
    <w:rsid w:val="005C07D0"/>
    <w:rsid w:val="005C1A2D"/>
    <w:rsid w:val="005C2465"/>
    <w:rsid w:val="005C4F5F"/>
    <w:rsid w:val="005C593B"/>
    <w:rsid w:val="005D5284"/>
    <w:rsid w:val="005E2922"/>
    <w:rsid w:val="005E3772"/>
    <w:rsid w:val="005E387D"/>
    <w:rsid w:val="005F16E2"/>
    <w:rsid w:val="005F45B8"/>
    <w:rsid w:val="005F7BA0"/>
    <w:rsid w:val="00605F1B"/>
    <w:rsid w:val="00606C35"/>
    <w:rsid w:val="00615B9C"/>
    <w:rsid w:val="006170FD"/>
    <w:rsid w:val="006205E6"/>
    <w:rsid w:val="00620CF7"/>
    <w:rsid w:val="00623DA2"/>
    <w:rsid w:val="00626207"/>
    <w:rsid w:val="00626BA1"/>
    <w:rsid w:val="00632ABD"/>
    <w:rsid w:val="00633A84"/>
    <w:rsid w:val="006345EC"/>
    <w:rsid w:val="00636535"/>
    <w:rsid w:val="00641BDC"/>
    <w:rsid w:val="00644667"/>
    <w:rsid w:val="006451E0"/>
    <w:rsid w:val="00652417"/>
    <w:rsid w:val="00653A9A"/>
    <w:rsid w:val="00654784"/>
    <w:rsid w:val="006548B3"/>
    <w:rsid w:val="00663BF2"/>
    <w:rsid w:val="00666846"/>
    <w:rsid w:val="006703BF"/>
    <w:rsid w:val="0067734A"/>
    <w:rsid w:val="006849DF"/>
    <w:rsid w:val="006872F7"/>
    <w:rsid w:val="00691FC0"/>
    <w:rsid w:val="006970EC"/>
    <w:rsid w:val="006A06AF"/>
    <w:rsid w:val="006A1D04"/>
    <w:rsid w:val="006A2360"/>
    <w:rsid w:val="006A568C"/>
    <w:rsid w:val="006B5A32"/>
    <w:rsid w:val="006C5D81"/>
    <w:rsid w:val="006C6F7F"/>
    <w:rsid w:val="006C7FB4"/>
    <w:rsid w:val="006D2078"/>
    <w:rsid w:val="006D550B"/>
    <w:rsid w:val="006D582F"/>
    <w:rsid w:val="006D7ADC"/>
    <w:rsid w:val="006D7B90"/>
    <w:rsid w:val="006E092F"/>
    <w:rsid w:val="006E323E"/>
    <w:rsid w:val="006E5B72"/>
    <w:rsid w:val="006F31DA"/>
    <w:rsid w:val="006F45AD"/>
    <w:rsid w:val="006F67EE"/>
    <w:rsid w:val="006F766F"/>
    <w:rsid w:val="007012B1"/>
    <w:rsid w:val="0070197C"/>
    <w:rsid w:val="00704BF7"/>
    <w:rsid w:val="00710ED7"/>
    <w:rsid w:val="007111F3"/>
    <w:rsid w:val="007141F1"/>
    <w:rsid w:val="00714DD6"/>
    <w:rsid w:val="007153FA"/>
    <w:rsid w:val="0072065E"/>
    <w:rsid w:val="007248B3"/>
    <w:rsid w:val="00726184"/>
    <w:rsid w:val="00733C27"/>
    <w:rsid w:val="00735B81"/>
    <w:rsid w:val="00740730"/>
    <w:rsid w:val="00750A64"/>
    <w:rsid w:val="007511A2"/>
    <w:rsid w:val="0075229B"/>
    <w:rsid w:val="0075324D"/>
    <w:rsid w:val="00754610"/>
    <w:rsid w:val="00755A1E"/>
    <w:rsid w:val="00761861"/>
    <w:rsid w:val="00762687"/>
    <w:rsid w:val="00765CAF"/>
    <w:rsid w:val="00765E3B"/>
    <w:rsid w:val="0076773E"/>
    <w:rsid w:val="00767A3E"/>
    <w:rsid w:val="00771916"/>
    <w:rsid w:val="00772783"/>
    <w:rsid w:val="00772801"/>
    <w:rsid w:val="007729DD"/>
    <w:rsid w:val="007767F4"/>
    <w:rsid w:val="007824AC"/>
    <w:rsid w:val="00785DC3"/>
    <w:rsid w:val="007A082A"/>
    <w:rsid w:val="007A7E70"/>
    <w:rsid w:val="007B0A08"/>
    <w:rsid w:val="007B618F"/>
    <w:rsid w:val="007C2609"/>
    <w:rsid w:val="007C3E05"/>
    <w:rsid w:val="007D3A67"/>
    <w:rsid w:val="007D4364"/>
    <w:rsid w:val="007D4C97"/>
    <w:rsid w:val="007D598D"/>
    <w:rsid w:val="007D6765"/>
    <w:rsid w:val="007D6B1A"/>
    <w:rsid w:val="007D72FA"/>
    <w:rsid w:val="007D7A0F"/>
    <w:rsid w:val="007E30A6"/>
    <w:rsid w:val="007E363D"/>
    <w:rsid w:val="007E4AC3"/>
    <w:rsid w:val="007E7766"/>
    <w:rsid w:val="007F5E68"/>
    <w:rsid w:val="00800710"/>
    <w:rsid w:val="0080524C"/>
    <w:rsid w:val="00805F3C"/>
    <w:rsid w:val="00805F4A"/>
    <w:rsid w:val="00806E4B"/>
    <w:rsid w:val="00806E54"/>
    <w:rsid w:val="008101CA"/>
    <w:rsid w:val="00813A6A"/>
    <w:rsid w:val="00813F10"/>
    <w:rsid w:val="0081533F"/>
    <w:rsid w:val="00815DEF"/>
    <w:rsid w:val="00816E8A"/>
    <w:rsid w:val="00817378"/>
    <w:rsid w:val="00820B71"/>
    <w:rsid w:val="00830891"/>
    <w:rsid w:val="00833794"/>
    <w:rsid w:val="008348A5"/>
    <w:rsid w:val="00836D23"/>
    <w:rsid w:val="00836FAA"/>
    <w:rsid w:val="0083744B"/>
    <w:rsid w:val="00844566"/>
    <w:rsid w:val="00845936"/>
    <w:rsid w:val="008501FB"/>
    <w:rsid w:val="00850DC1"/>
    <w:rsid w:val="008563F1"/>
    <w:rsid w:val="00856A77"/>
    <w:rsid w:val="00856CA2"/>
    <w:rsid w:val="0085778F"/>
    <w:rsid w:val="0085794D"/>
    <w:rsid w:val="00866D2B"/>
    <w:rsid w:val="00867641"/>
    <w:rsid w:val="00867B77"/>
    <w:rsid w:val="00867E1A"/>
    <w:rsid w:val="00871565"/>
    <w:rsid w:val="0087250C"/>
    <w:rsid w:val="00874C49"/>
    <w:rsid w:val="00877969"/>
    <w:rsid w:val="00884C88"/>
    <w:rsid w:val="00886369"/>
    <w:rsid w:val="00892934"/>
    <w:rsid w:val="00892EFF"/>
    <w:rsid w:val="008A082F"/>
    <w:rsid w:val="008A3313"/>
    <w:rsid w:val="008B394E"/>
    <w:rsid w:val="008B7583"/>
    <w:rsid w:val="008B7F11"/>
    <w:rsid w:val="008C143A"/>
    <w:rsid w:val="008C1816"/>
    <w:rsid w:val="008C5365"/>
    <w:rsid w:val="008C5999"/>
    <w:rsid w:val="008C5D29"/>
    <w:rsid w:val="008C63E6"/>
    <w:rsid w:val="008C69F7"/>
    <w:rsid w:val="008D0A71"/>
    <w:rsid w:val="008D3CB5"/>
    <w:rsid w:val="00901036"/>
    <w:rsid w:val="0090452B"/>
    <w:rsid w:val="0090616F"/>
    <w:rsid w:val="0091054D"/>
    <w:rsid w:val="00914E81"/>
    <w:rsid w:val="009151AF"/>
    <w:rsid w:val="00916B34"/>
    <w:rsid w:val="00920EFA"/>
    <w:rsid w:val="009222BF"/>
    <w:rsid w:val="00927EB3"/>
    <w:rsid w:val="009324E7"/>
    <w:rsid w:val="00947BBD"/>
    <w:rsid w:val="009501B9"/>
    <w:rsid w:val="0095123E"/>
    <w:rsid w:val="00952C47"/>
    <w:rsid w:val="00956E0E"/>
    <w:rsid w:val="009578BC"/>
    <w:rsid w:val="00966A0C"/>
    <w:rsid w:val="009721BC"/>
    <w:rsid w:val="009816CA"/>
    <w:rsid w:val="00981BB2"/>
    <w:rsid w:val="00990D75"/>
    <w:rsid w:val="00997F10"/>
    <w:rsid w:val="009A17AF"/>
    <w:rsid w:val="009A1C38"/>
    <w:rsid w:val="009A1D6F"/>
    <w:rsid w:val="009B6E6D"/>
    <w:rsid w:val="009C0A93"/>
    <w:rsid w:val="009C17A5"/>
    <w:rsid w:val="009C261B"/>
    <w:rsid w:val="009C27A6"/>
    <w:rsid w:val="009C4BAD"/>
    <w:rsid w:val="009C6A0C"/>
    <w:rsid w:val="009D1A5D"/>
    <w:rsid w:val="009D2FE6"/>
    <w:rsid w:val="009D4358"/>
    <w:rsid w:val="009D478C"/>
    <w:rsid w:val="009D4BF2"/>
    <w:rsid w:val="009D7AFD"/>
    <w:rsid w:val="009E4A6B"/>
    <w:rsid w:val="009E52AC"/>
    <w:rsid w:val="009E70DA"/>
    <w:rsid w:val="009F1F9B"/>
    <w:rsid w:val="009F4877"/>
    <w:rsid w:val="00A011A7"/>
    <w:rsid w:val="00A0433E"/>
    <w:rsid w:val="00A043A4"/>
    <w:rsid w:val="00A11393"/>
    <w:rsid w:val="00A115CB"/>
    <w:rsid w:val="00A13314"/>
    <w:rsid w:val="00A15169"/>
    <w:rsid w:val="00A15510"/>
    <w:rsid w:val="00A21D29"/>
    <w:rsid w:val="00A23381"/>
    <w:rsid w:val="00A23DB9"/>
    <w:rsid w:val="00A25DB3"/>
    <w:rsid w:val="00A30308"/>
    <w:rsid w:val="00A34182"/>
    <w:rsid w:val="00A42A7F"/>
    <w:rsid w:val="00A435DE"/>
    <w:rsid w:val="00A44FD7"/>
    <w:rsid w:val="00A50C6C"/>
    <w:rsid w:val="00A52DB2"/>
    <w:rsid w:val="00A53086"/>
    <w:rsid w:val="00A560E6"/>
    <w:rsid w:val="00A56F7F"/>
    <w:rsid w:val="00A6133F"/>
    <w:rsid w:val="00A61870"/>
    <w:rsid w:val="00A65765"/>
    <w:rsid w:val="00A73ED2"/>
    <w:rsid w:val="00A7501D"/>
    <w:rsid w:val="00A8315B"/>
    <w:rsid w:val="00A83715"/>
    <w:rsid w:val="00A9476E"/>
    <w:rsid w:val="00A95F93"/>
    <w:rsid w:val="00AA5602"/>
    <w:rsid w:val="00AB194C"/>
    <w:rsid w:val="00AB2AE2"/>
    <w:rsid w:val="00AB2CF1"/>
    <w:rsid w:val="00AB30A9"/>
    <w:rsid w:val="00AB4D84"/>
    <w:rsid w:val="00AC03A4"/>
    <w:rsid w:val="00AC16A1"/>
    <w:rsid w:val="00AC4185"/>
    <w:rsid w:val="00AC7265"/>
    <w:rsid w:val="00AC7B72"/>
    <w:rsid w:val="00AD0552"/>
    <w:rsid w:val="00AD1CEA"/>
    <w:rsid w:val="00AD388B"/>
    <w:rsid w:val="00AE1553"/>
    <w:rsid w:val="00AE1DD9"/>
    <w:rsid w:val="00AE1EE1"/>
    <w:rsid w:val="00AE778E"/>
    <w:rsid w:val="00AF0FAD"/>
    <w:rsid w:val="00AF1F2A"/>
    <w:rsid w:val="00AF4366"/>
    <w:rsid w:val="00AF4F4D"/>
    <w:rsid w:val="00B02F0C"/>
    <w:rsid w:val="00B04EFC"/>
    <w:rsid w:val="00B05556"/>
    <w:rsid w:val="00B11A3C"/>
    <w:rsid w:val="00B1260B"/>
    <w:rsid w:val="00B14123"/>
    <w:rsid w:val="00B174E0"/>
    <w:rsid w:val="00B22A9E"/>
    <w:rsid w:val="00B23DE5"/>
    <w:rsid w:val="00B261D8"/>
    <w:rsid w:val="00B302BF"/>
    <w:rsid w:val="00B317F9"/>
    <w:rsid w:val="00B32E21"/>
    <w:rsid w:val="00B33F4F"/>
    <w:rsid w:val="00B356EE"/>
    <w:rsid w:val="00B402C4"/>
    <w:rsid w:val="00B44ED5"/>
    <w:rsid w:val="00B46838"/>
    <w:rsid w:val="00B47752"/>
    <w:rsid w:val="00B53042"/>
    <w:rsid w:val="00B55A11"/>
    <w:rsid w:val="00B563FE"/>
    <w:rsid w:val="00B64331"/>
    <w:rsid w:val="00B6637E"/>
    <w:rsid w:val="00B74112"/>
    <w:rsid w:val="00B77B3D"/>
    <w:rsid w:val="00B81350"/>
    <w:rsid w:val="00B81933"/>
    <w:rsid w:val="00B83840"/>
    <w:rsid w:val="00B8735F"/>
    <w:rsid w:val="00B921A5"/>
    <w:rsid w:val="00B96666"/>
    <w:rsid w:val="00B96746"/>
    <w:rsid w:val="00BA2797"/>
    <w:rsid w:val="00BA71EC"/>
    <w:rsid w:val="00BB175D"/>
    <w:rsid w:val="00BB34B3"/>
    <w:rsid w:val="00BB4043"/>
    <w:rsid w:val="00BB4315"/>
    <w:rsid w:val="00BB4432"/>
    <w:rsid w:val="00BB4DCF"/>
    <w:rsid w:val="00BB54E3"/>
    <w:rsid w:val="00BB66F7"/>
    <w:rsid w:val="00BB6CDF"/>
    <w:rsid w:val="00BC06B1"/>
    <w:rsid w:val="00BC146E"/>
    <w:rsid w:val="00BC292E"/>
    <w:rsid w:val="00BC3E13"/>
    <w:rsid w:val="00BD0CFE"/>
    <w:rsid w:val="00BD48AA"/>
    <w:rsid w:val="00BD7C28"/>
    <w:rsid w:val="00BE1795"/>
    <w:rsid w:val="00BE2528"/>
    <w:rsid w:val="00BE6270"/>
    <w:rsid w:val="00BE760C"/>
    <w:rsid w:val="00BF0C1C"/>
    <w:rsid w:val="00BF3B8C"/>
    <w:rsid w:val="00BF55C3"/>
    <w:rsid w:val="00BF6892"/>
    <w:rsid w:val="00C00B67"/>
    <w:rsid w:val="00C01A42"/>
    <w:rsid w:val="00C04353"/>
    <w:rsid w:val="00C06031"/>
    <w:rsid w:val="00C16476"/>
    <w:rsid w:val="00C21AC9"/>
    <w:rsid w:val="00C2308E"/>
    <w:rsid w:val="00C235E0"/>
    <w:rsid w:val="00C24FC7"/>
    <w:rsid w:val="00C25A95"/>
    <w:rsid w:val="00C25FBB"/>
    <w:rsid w:val="00C26CA2"/>
    <w:rsid w:val="00C26F86"/>
    <w:rsid w:val="00C32086"/>
    <w:rsid w:val="00C34E53"/>
    <w:rsid w:val="00C37BEF"/>
    <w:rsid w:val="00C412EF"/>
    <w:rsid w:val="00C4160B"/>
    <w:rsid w:val="00C41B90"/>
    <w:rsid w:val="00C43071"/>
    <w:rsid w:val="00C44157"/>
    <w:rsid w:val="00C5489C"/>
    <w:rsid w:val="00C549BA"/>
    <w:rsid w:val="00C55BF2"/>
    <w:rsid w:val="00C57504"/>
    <w:rsid w:val="00C602E8"/>
    <w:rsid w:val="00C6427A"/>
    <w:rsid w:val="00C64D88"/>
    <w:rsid w:val="00C64FA1"/>
    <w:rsid w:val="00C65325"/>
    <w:rsid w:val="00C723E2"/>
    <w:rsid w:val="00C731C3"/>
    <w:rsid w:val="00C733F6"/>
    <w:rsid w:val="00C76F7A"/>
    <w:rsid w:val="00C87F76"/>
    <w:rsid w:val="00C9017B"/>
    <w:rsid w:val="00C91F87"/>
    <w:rsid w:val="00C945B3"/>
    <w:rsid w:val="00C95F05"/>
    <w:rsid w:val="00CA2E8D"/>
    <w:rsid w:val="00CA4C18"/>
    <w:rsid w:val="00CA742A"/>
    <w:rsid w:val="00CA7B09"/>
    <w:rsid w:val="00CB1DF4"/>
    <w:rsid w:val="00CB2AEA"/>
    <w:rsid w:val="00CC51E9"/>
    <w:rsid w:val="00CD6809"/>
    <w:rsid w:val="00CE0256"/>
    <w:rsid w:val="00CE1EA9"/>
    <w:rsid w:val="00CE35F6"/>
    <w:rsid w:val="00CE6A65"/>
    <w:rsid w:val="00CE6AC3"/>
    <w:rsid w:val="00CF1CEA"/>
    <w:rsid w:val="00CF5C12"/>
    <w:rsid w:val="00CF5E10"/>
    <w:rsid w:val="00CF7ECB"/>
    <w:rsid w:val="00D00C3F"/>
    <w:rsid w:val="00D030CA"/>
    <w:rsid w:val="00D057C5"/>
    <w:rsid w:val="00D06C82"/>
    <w:rsid w:val="00D103FB"/>
    <w:rsid w:val="00D12861"/>
    <w:rsid w:val="00D14BB0"/>
    <w:rsid w:val="00D16515"/>
    <w:rsid w:val="00D25B6A"/>
    <w:rsid w:val="00D27DDF"/>
    <w:rsid w:val="00D31B46"/>
    <w:rsid w:val="00D33EF5"/>
    <w:rsid w:val="00D36C59"/>
    <w:rsid w:val="00D61763"/>
    <w:rsid w:val="00D61B0B"/>
    <w:rsid w:val="00D63DF1"/>
    <w:rsid w:val="00D65B65"/>
    <w:rsid w:val="00D65BB5"/>
    <w:rsid w:val="00D711FB"/>
    <w:rsid w:val="00D72384"/>
    <w:rsid w:val="00D73577"/>
    <w:rsid w:val="00D82A95"/>
    <w:rsid w:val="00D83ED4"/>
    <w:rsid w:val="00D845B8"/>
    <w:rsid w:val="00D8770F"/>
    <w:rsid w:val="00D87F49"/>
    <w:rsid w:val="00D90105"/>
    <w:rsid w:val="00D94462"/>
    <w:rsid w:val="00D97B5C"/>
    <w:rsid w:val="00DA0796"/>
    <w:rsid w:val="00DA54B4"/>
    <w:rsid w:val="00DA6C74"/>
    <w:rsid w:val="00DB12C9"/>
    <w:rsid w:val="00DB3355"/>
    <w:rsid w:val="00DB3756"/>
    <w:rsid w:val="00DD287A"/>
    <w:rsid w:val="00DE413B"/>
    <w:rsid w:val="00DF2D21"/>
    <w:rsid w:val="00DF4B26"/>
    <w:rsid w:val="00DF7682"/>
    <w:rsid w:val="00E000DA"/>
    <w:rsid w:val="00E07D01"/>
    <w:rsid w:val="00E10D1C"/>
    <w:rsid w:val="00E22A52"/>
    <w:rsid w:val="00E241A6"/>
    <w:rsid w:val="00E2478A"/>
    <w:rsid w:val="00E271C0"/>
    <w:rsid w:val="00E279B3"/>
    <w:rsid w:val="00E311C8"/>
    <w:rsid w:val="00E3356F"/>
    <w:rsid w:val="00E33FB3"/>
    <w:rsid w:val="00E35E3C"/>
    <w:rsid w:val="00E37AB7"/>
    <w:rsid w:val="00E40067"/>
    <w:rsid w:val="00E40B74"/>
    <w:rsid w:val="00E41376"/>
    <w:rsid w:val="00E41614"/>
    <w:rsid w:val="00E453DE"/>
    <w:rsid w:val="00E50463"/>
    <w:rsid w:val="00E51FC6"/>
    <w:rsid w:val="00E53537"/>
    <w:rsid w:val="00E55890"/>
    <w:rsid w:val="00E57884"/>
    <w:rsid w:val="00E608C4"/>
    <w:rsid w:val="00E6605D"/>
    <w:rsid w:val="00E727CC"/>
    <w:rsid w:val="00E749D1"/>
    <w:rsid w:val="00E77033"/>
    <w:rsid w:val="00E80879"/>
    <w:rsid w:val="00E814E5"/>
    <w:rsid w:val="00E81F4C"/>
    <w:rsid w:val="00E847B1"/>
    <w:rsid w:val="00E853DC"/>
    <w:rsid w:val="00E85D62"/>
    <w:rsid w:val="00E91D42"/>
    <w:rsid w:val="00E92D9C"/>
    <w:rsid w:val="00E931AB"/>
    <w:rsid w:val="00E934E7"/>
    <w:rsid w:val="00E96A5B"/>
    <w:rsid w:val="00E9736C"/>
    <w:rsid w:val="00E97D02"/>
    <w:rsid w:val="00EA029B"/>
    <w:rsid w:val="00EA1AA0"/>
    <w:rsid w:val="00EA4D4A"/>
    <w:rsid w:val="00EB08BC"/>
    <w:rsid w:val="00EB108D"/>
    <w:rsid w:val="00EB3F36"/>
    <w:rsid w:val="00EC319D"/>
    <w:rsid w:val="00EC3352"/>
    <w:rsid w:val="00EC39C7"/>
    <w:rsid w:val="00EC6635"/>
    <w:rsid w:val="00EC6722"/>
    <w:rsid w:val="00ED0B33"/>
    <w:rsid w:val="00ED41E5"/>
    <w:rsid w:val="00ED4C5F"/>
    <w:rsid w:val="00ED5325"/>
    <w:rsid w:val="00ED59BD"/>
    <w:rsid w:val="00ED6134"/>
    <w:rsid w:val="00EE3623"/>
    <w:rsid w:val="00EF0D73"/>
    <w:rsid w:val="00EF2221"/>
    <w:rsid w:val="00EF2275"/>
    <w:rsid w:val="00F0013B"/>
    <w:rsid w:val="00F011C4"/>
    <w:rsid w:val="00F01691"/>
    <w:rsid w:val="00F02CA6"/>
    <w:rsid w:val="00F10A9E"/>
    <w:rsid w:val="00F11B85"/>
    <w:rsid w:val="00F11F45"/>
    <w:rsid w:val="00F15161"/>
    <w:rsid w:val="00F216D7"/>
    <w:rsid w:val="00F2326E"/>
    <w:rsid w:val="00F253EA"/>
    <w:rsid w:val="00F269EE"/>
    <w:rsid w:val="00F2798C"/>
    <w:rsid w:val="00F354C3"/>
    <w:rsid w:val="00F37403"/>
    <w:rsid w:val="00F37432"/>
    <w:rsid w:val="00F4296D"/>
    <w:rsid w:val="00F45F73"/>
    <w:rsid w:val="00F50E95"/>
    <w:rsid w:val="00F541C0"/>
    <w:rsid w:val="00F55699"/>
    <w:rsid w:val="00F6062C"/>
    <w:rsid w:val="00F620F3"/>
    <w:rsid w:val="00F65B9C"/>
    <w:rsid w:val="00F73360"/>
    <w:rsid w:val="00F75879"/>
    <w:rsid w:val="00F80322"/>
    <w:rsid w:val="00F80C55"/>
    <w:rsid w:val="00F86C15"/>
    <w:rsid w:val="00F87924"/>
    <w:rsid w:val="00F90238"/>
    <w:rsid w:val="00F9432D"/>
    <w:rsid w:val="00F960CA"/>
    <w:rsid w:val="00FA1ABF"/>
    <w:rsid w:val="00FA36C7"/>
    <w:rsid w:val="00FA48D3"/>
    <w:rsid w:val="00FB16C5"/>
    <w:rsid w:val="00FB23BB"/>
    <w:rsid w:val="00FB2D3F"/>
    <w:rsid w:val="00FB5612"/>
    <w:rsid w:val="00FB7391"/>
    <w:rsid w:val="00FC1C29"/>
    <w:rsid w:val="00FC5E9D"/>
    <w:rsid w:val="00FD7195"/>
    <w:rsid w:val="00FD75D8"/>
    <w:rsid w:val="00FE1E97"/>
    <w:rsid w:val="00FE2569"/>
    <w:rsid w:val="00FE30CE"/>
    <w:rsid w:val="00FE3636"/>
    <w:rsid w:val="00FE5E83"/>
    <w:rsid w:val="00FF17AF"/>
    <w:rsid w:val="00FF29E9"/>
    <w:rsid w:val="00FF439B"/>
    <w:rsid w:val="00FF443F"/>
    <w:rsid w:val="00FF6D6C"/>
    <w:rsid w:val="00FF7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semiHidden="0" w:uiPriority="0" w:unhideWhenUsed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12B1"/>
    <w:pPr>
      <w:spacing w:after="200" w:line="276" w:lineRule="auto"/>
    </w:pPr>
    <w:rPr>
      <w:rFonts w:ascii="Times New Roman" w:eastAsia="Times New Roman" w:hAnsi="Times New Roman"/>
      <w:kern w:val="2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B5612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36D23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36D23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012B1"/>
    <w:pPr>
      <w:keepNext/>
      <w:keepLines/>
      <w:spacing w:before="200" w:after="0"/>
      <w:outlineLvl w:val="4"/>
    </w:pPr>
    <w:rPr>
      <w:rFonts w:ascii="Cambria" w:eastAsia="Calibri" w:hAnsi="Cambria"/>
      <w:color w:val="243F6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B5612"/>
    <w:rPr>
      <w:rFonts w:ascii="Cambria" w:hAnsi="Cambria" w:cs="Times New Roman"/>
      <w:b/>
      <w:bCs/>
      <w:color w:val="365F91"/>
      <w:kern w:val="2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36D23"/>
    <w:rPr>
      <w:rFonts w:ascii="Cambria" w:hAnsi="Cambria" w:cs="Times New Roman"/>
      <w:b/>
      <w:bCs/>
      <w:color w:val="4F81BD"/>
      <w:kern w:val="2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36D23"/>
    <w:rPr>
      <w:rFonts w:ascii="Cambria" w:hAnsi="Cambria" w:cs="Times New Roman"/>
      <w:b/>
      <w:bCs/>
      <w:color w:val="4F81BD"/>
      <w:kern w:val="2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012B1"/>
    <w:rPr>
      <w:rFonts w:ascii="Cambria" w:eastAsia="Times New Roman" w:hAnsi="Cambria" w:cs="Times New Roman"/>
      <w:color w:val="243F60"/>
      <w:kern w:val="2"/>
      <w:sz w:val="24"/>
      <w:szCs w:val="24"/>
    </w:rPr>
  </w:style>
  <w:style w:type="paragraph" w:styleId="Header">
    <w:name w:val="header"/>
    <w:basedOn w:val="Normal"/>
    <w:link w:val="HeaderChar"/>
    <w:uiPriority w:val="99"/>
    <w:rsid w:val="00FB5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B5612"/>
    <w:rPr>
      <w:rFonts w:ascii="Times New Roman" w:hAnsi="Times New Roman" w:cs="Times New Roman"/>
      <w:kern w:val="2"/>
      <w:sz w:val="24"/>
      <w:szCs w:val="24"/>
    </w:rPr>
  </w:style>
  <w:style w:type="paragraph" w:styleId="Footer">
    <w:name w:val="footer"/>
    <w:basedOn w:val="Normal"/>
    <w:link w:val="FooterChar"/>
    <w:uiPriority w:val="99"/>
    <w:rsid w:val="00FB5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B5612"/>
    <w:rPr>
      <w:rFonts w:ascii="Times New Roman" w:hAnsi="Times New Roman" w:cs="Times New Roman"/>
      <w:kern w:val="2"/>
      <w:sz w:val="24"/>
      <w:szCs w:val="24"/>
    </w:rPr>
  </w:style>
  <w:style w:type="paragraph" w:styleId="ListParagraph">
    <w:name w:val="List Paragraph"/>
    <w:basedOn w:val="Normal"/>
    <w:uiPriority w:val="99"/>
    <w:qFormat/>
    <w:rsid w:val="00FB5612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981BB2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330C5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30C5B"/>
    <w:rPr>
      <w:rFonts w:ascii="Times New Roman" w:hAnsi="Times New Roman" w:cs="Times New Roman"/>
      <w:kern w:val="2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330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30C5B"/>
    <w:rPr>
      <w:rFonts w:ascii="Tahoma" w:hAnsi="Tahoma" w:cs="Tahoma"/>
      <w:kern w:val="2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836D23"/>
    <w:pPr>
      <w:spacing w:line="240" w:lineRule="auto"/>
    </w:pPr>
    <w:rPr>
      <w:b/>
      <w:bCs/>
      <w:color w:val="4F81BD"/>
      <w:sz w:val="18"/>
      <w:szCs w:val="18"/>
    </w:rPr>
  </w:style>
  <w:style w:type="paragraph" w:customStyle="1" w:styleId="ConsPlusTitle">
    <w:name w:val="ConsPlusTitle"/>
    <w:uiPriority w:val="99"/>
    <w:rsid w:val="00836D2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1">
    <w:name w:val="Абзац списка1"/>
    <w:basedOn w:val="Normal"/>
    <w:uiPriority w:val="99"/>
    <w:rsid w:val="00836D23"/>
    <w:pPr>
      <w:ind w:left="720"/>
    </w:pPr>
  </w:style>
  <w:style w:type="character" w:customStyle="1" w:styleId="WW-1">
    <w:name w:val="WW- Знак1"/>
    <w:basedOn w:val="DefaultParagraphFont"/>
    <w:uiPriority w:val="99"/>
    <w:rsid w:val="00836D23"/>
    <w:rPr>
      <w:rFonts w:cs="Times New Roman"/>
      <w:sz w:val="24"/>
      <w:szCs w:val="24"/>
    </w:rPr>
  </w:style>
  <w:style w:type="paragraph" w:customStyle="1" w:styleId="a">
    <w:name w:val="Заголовок статьи"/>
    <w:basedOn w:val="Normal"/>
    <w:next w:val="Normal"/>
    <w:uiPriority w:val="99"/>
    <w:rsid w:val="00382984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/>
      <w:kern w:val="0"/>
      <w:sz w:val="20"/>
      <w:szCs w:val="20"/>
      <w:lang w:eastAsia="ru-RU"/>
    </w:rPr>
  </w:style>
  <w:style w:type="paragraph" w:customStyle="1" w:styleId="FORMATTEXT">
    <w:name w:val=".FORMATTEXT"/>
    <w:uiPriority w:val="99"/>
    <w:rsid w:val="00B0555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99"/>
    <w:qFormat/>
    <w:rsid w:val="002A30D3"/>
    <w:rPr>
      <w:rFonts w:eastAsia="Times New Roman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2A30D3"/>
    <w:rPr>
      <w:rFonts w:eastAsia="Times New Roman" w:cs="Times New Roman"/>
      <w:sz w:val="22"/>
      <w:szCs w:val="22"/>
      <w:lang w:val="ru-RU" w:eastAsia="en-US" w:bidi="ar-SA"/>
    </w:rPr>
  </w:style>
  <w:style w:type="table" w:styleId="TableGrid">
    <w:name w:val="Table Grid"/>
    <w:basedOn w:val="TableNormal"/>
    <w:uiPriority w:val="99"/>
    <w:rsid w:val="004B1FD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02">
    <w:name w:val="Font Style202"/>
    <w:basedOn w:val="DefaultParagraphFont"/>
    <w:uiPriority w:val="99"/>
    <w:rsid w:val="006C5D81"/>
    <w:rPr>
      <w:rFonts w:ascii="Times New Roman" w:hAnsi="Times New Roman" w:cs="Times New Roman"/>
      <w:b/>
      <w:bCs/>
      <w:color w:val="auto"/>
      <w:sz w:val="26"/>
      <w:szCs w:val="2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yperlink" Target="consultantplus://offline/ref=7D254143B8D9677FF26DCF4A65B13B460D77CA48E189F579467505656EB296B759F5F38CDB8DDA46kBU8F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eader" Target="header4.xml"/><Relationship Id="rId17" Type="http://schemas.openxmlformats.org/officeDocument/2006/relationships/hyperlink" Target="consultantplus://offline/ref=7D254143B8D9677FF26DCF4A65B13B460D77C54DE08DF579467505656EB296B759F5F38FDE8BkDUC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D254143B8D9677FF26DCF4A65B13B460D77C54DE08DF579467505656EB296B759F5F38FDE8BkDUCF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D254143B8D9677FF26DCF4A65B13B460D70CE49E28BF579467505656EB296B759F5F38CDB8DDC48kBU8F" TargetMode="External"/><Relationship Id="rId10" Type="http://schemas.openxmlformats.org/officeDocument/2006/relationships/footer" Target="footer1.xml"/><Relationship Id="rId19" Type="http://schemas.openxmlformats.org/officeDocument/2006/relationships/hyperlink" Target="consultantplus://offline/ref=8FFF7F601BD8B7499AACC73E626150B1E57324C3CC4C3147F947BF528C984217211CDCB8FAE4A0D9A2F5EED4P3O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7D254143B8D9677FF26DCF4A65B13B460D70C94FE182F579467505656EB296B759F5F38CDB8DDA4FkBU5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11593</TotalTime>
  <Pages>38</Pages>
  <Words>10690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ГЕНЕРАЛЬНЫЙ ПЛАН ОЛЬГОВСКОГО СЕЛЬСОВЕТА, КОРЕНЕВСКОГО РАЙОНА, КУРСКОЙ ОБЛАСТИ</dc:title>
  <dc:subject/>
  <dc:creator>kuts_ni</dc:creator>
  <cp:keywords/>
  <dc:description/>
  <cp:lastModifiedBy>User</cp:lastModifiedBy>
  <cp:revision>146</cp:revision>
  <cp:lastPrinted>2014-01-13T05:31:00Z</cp:lastPrinted>
  <dcterms:created xsi:type="dcterms:W3CDTF">2013-06-11T13:06:00Z</dcterms:created>
  <dcterms:modified xsi:type="dcterms:W3CDTF">2015-04-16T04:35:00Z</dcterms:modified>
</cp:coreProperties>
</file>